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130" w:rsidRPr="000632E6" w:rsidRDefault="009E5130" w:rsidP="009E5130">
      <w:pPr>
        <w:pStyle w:val="a3"/>
        <w:tabs>
          <w:tab w:val="right" w:pos="9639"/>
        </w:tabs>
        <w:rPr>
          <w:rFonts w:cs="Arial"/>
          <w:bCs/>
          <w:noProof w:val="0"/>
          <w:sz w:val="24"/>
          <w:highlight w:val="yellow"/>
          <w:lang w:val="en-US" w:eastAsia="zh-CN"/>
        </w:rPr>
      </w:pPr>
      <w:r w:rsidRPr="009F1C48">
        <w:rPr>
          <w:noProof w:val="0"/>
          <w:sz w:val="24"/>
          <w:szCs w:val="24"/>
          <w:lang w:eastAsia="zh-CN"/>
        </w:rPr>
        <w:t>3GPP TSG-RAN WG2</w:t>
      </w:r>
      <w:r w:rsidR="0081191C">
        <w:rPr>
          <w:noProof w:val="0"/>
          <w:sz w:val="24"/>
          <w:szCs w:val="24"/>
          <w:lang w:eastAsia="zh-CN"/>
        </w:rPr>
        <w:t xml:space="preserve"> Meeting </w:t>
      </w:r>
      <w:r w:rsidR="00B36CC8">
        <w:rPr>
          <w:noProof w:val="0"/>
          <w:sz w:val="24"/>
          <w:szCs w:val="24"/>
          <w:lang w:eastAsia="zh-CN"/>
        </w:rPr>
        <w:t>#10</w:t>
      </w:r>
      <w:r w:rsidR="000F0503">
        <w:rPr>
          <w:noProof w:val="0"/>
          <w:sz w:val="24"/>
          <w:szCs w:val="24"/>
          <w:lang w:eastAsia="zh-CN"/>
        </w:rPr>
        <w:t>7</w:t>
      </w:r>
      <w:r w:rsidR="009F6C62">
        <w:rPr>
          <w:noProof w:val="0"/>
          <w:sz w:val="24"/>
          <w:szCs w:val="24"/>
          <w:lang w:eastAsia="zh-CN"/>
        </w:rPr>
        <w:t>bis</w:t>
      </w:r>
      <w:r w:rsidRPr="00B266B0">
        <w:rPr>
          <w:bCs/>
          <w:noProof w:val="0"/>
          <w:sz w:val="24"/>
          <w:szCs w:val="24"/>
        </w:rPr>
        <w:tab/>
      </w:r>
      <w:r w:rsidR="0028382A" w:rsidRPr="0028382A">
        <w:rPr>
          <w:bCs/>
          <w:noProof w:val="0"/>
          <w:sz w:val="24"/>
          <w:szCs w:val="24"/>
        </w:rPr>
        <w:t>R2-19</w:t>
      </w:r>
      <w:r w:rsidR="00093CE6" w:rsidRPr="00093CE6">
        <w:rPr>
          <w:bCs/>
          <w:noProof w:val="0"/>
          <w:sz w:val="24"/>
          <w:szCs w:val="24"/>
        </w:rPr>
        <w:t>12277</w:t>
      </w:r>
    </w:p>
    <w:p w:rsidR="00935EFB" w:rsidRPr="009F6C62" w:rsidRDefault="009F6C62" w:rsidP="009F6C62">
      <w:pPr>
        <w:pStyle w:val="a3"/>
        <w:rPr>
          <w:sz w:val="24"/>
          <w:szCs w:val="24"/>
          <w:lang w:eastAsia="zh-CN"/>
        </w:rPr>
      </w:pPr>
      <w:bookmarkStart w:id="0" w:name="OLE_LINK9"/>
      <w:bookmarkStart w:id="1" w:name="OLE_LINK10"/>
      <w:r w:rsidRPr="009F6C62">
        <w:rPr>
          <w:sz w:val="24"/>
          <w:szCs w:val="24"/>
          <w:lang w:eastAsia="zh-CN"/>
        </w:rPr>
        <w:t>Chongqing, China, 14</w:t>
      </w:r>
      <w:r w:rsidRPr="009F6C62">
        <w:rPr>
          <w:sz w:val="24"/>
          <w:szCs w:val="24"/>
          <w:vertAlign w:val="superscript"/>
          <w:lang w:eastAsia="zh-CN"/>
        </w:rPr>
        <w:t>th</w:t>
      </w:r>
      <w:r w:rsidRPr="009F6C62">
        <w:rPr>
          <w:sz w:val="24"/>
          <w:szCs w:val="24"/>
          <w:lang w:eastAsia="zh-CN"/>
        </w:rPr>
        <w:t xml:space="preserve"> – 18</w:t>
      </w:r>
      <w:r w:rsidRPr="009F6C62">
        <w:rPr>
          <w:sz w:val="24"/>
          <w:szCs w:val="24"/>
          <w:vertAlign w:val="superscript"/>
          <w:lang w:eastAsia="zh-CN"/>
        </w:rPr>
        <w:t>th</w:t>
      </w:r>
      <w:r w:rsidRPr="009F6C62">
        <w:rPr>
          <w:sz w:val="24"/>
          <w:szCs w:val="24"/>
          <w:lang w:eastAsia="zh-CN"/>
        </w:rPr>
        <w:t xml:space="preserve"> Oct</w:t>
      </w:r>
      <w:r w:rsidR="00C90310">
        <w:rPr>
          <w:sz w:val="24"/>
          <w:szCs w:val="24"/>
          <w:lang w:eastAsia="zh-CN"/>
        </w:rPr>
        <w:t>,</w:t>
      </w:r>
      <w:r w:rsidRPr="009F6C62">
        <w:rPr>
          <w:sz w:val="24"/>
          <w:szCs w:val="24"/>
          <w:lang w:eastAsia="zh-CN"/>
        </w:rPr>
        <w:t xml:space="preserve"> 2019</w:t>
      </w:r>
      <w:bookmarkEnd w:id="0"/>
      <w:bookmarkEnd w:id="1"/>
      <w:r w:rsidRPr="009F6C62">
        <w:rPr>
          <w:sz w:val="24"/>
          <w:szCs w:val="24"/>
          <w:lang w:eastAsia="zh-CN"/>
        </w:rPr>
        <w:t xml:space="preserve">       </w:t>
      </w:r>
      <w:r>
        <w:rPr>
          <w:sz w:val="24"/>
          <w:szCs w:val="24"/>
          <w:lang w:eastAsia="zh-CN"/>
        </w:rPr>
        <w:t xml:space="preserve">      </w:t>
      </w:r>
      <w:r w:rsidRPr="009F6C62">
        <w:rPr>
          <w:sz w:val="24"/>
          <w:szCs w:val="24"/>
          <w:lang w:eastAsia="zh-CN"/>
        </w:rPr>
        <w:t xml:space="preserve"> </w:t>
      </w:r>
      <w:r>
        <w:rPr>
          <w:sz w:val="24"/>
          <w:szCs w:val="24"/>
          <w:lang w:eastAsia="zh-CN"/>
        </w:rPr>
        <w:t xml:space="preserve">         </w:t>
      </w:r>
      <w:bookmarkStart w:id="2" w:name="_GoBack"/>
      <w:bookmarkEnd w:id="2"/>
      <w:r>
        <w:rPr>
          <w:sz w:val="24"/>
          <w:szCs w:val="24"/>
          <w:lang w:eastAsia="zh-CN"/>
        </w:rPr>
        <w:t xml:space="preserve">            </w:t>
      </w:r>
      <w:r w:rsidR="00B62D21" w:rsidRPr="009F6C62">
        <w:rPr>
          <w:sz w:val="24"/>
          <w:szCs w:val="24"/>
        </w:rPr>
        <w:t>(R</w:t>
      </w:r>
      <w:r w:rsidR="00935EFB" w:rsidRPr="009F6C62">
        <w:rPr>
          <w:sz w:val="24"/>
          <w:szCs w:val="24"/>
        </w:rPr>
        <w:t xml:space="preserve">evision </w:t>
      </w:r>
      <w:r w:rsidR="00935EFB" w:rsidRPr="009F6C62">
        <w:rPr>
          <w:bCs/>
          <w:sz w:val="24"/>
          <w:szCs w:val="24"/>
        </w:rPr>
        <w:t>of R2-19</w:t>
      </w:r>
      <w:r w:rsidRPr="009F6C62">
        <w:rPr>
          <w:bCs/>
          <w:noProof w:val="0"/>
          <w:sz w:val="24"/>
          <w:szCs w:val="24"/>
        </w:rPr>
        <w:t>09203</w:t>
      </w:r>
      <w:r w:rsidR="00B62D21" w:rsidRPr="009F6C62">
        <w:rPr>
          <w:bCs/>
          <w:sz w:val="24"/>
          <w:szCs w:val="24"/>
        </w:rPr>
        <w:t>)</w:t>
      </w:r>
    </w:p>
    <w:p w:rsidR="00935EFB" w:rsidRPr="00935EFB" w:rsidRDefault="00935EFB" w:rsidP="00545B5F">
      <w:pPr>
        <w:pStyle w:val="3GPPHeader"/>
        <w:spacing w:after="60"/>
        <w:rPr>
          <w:szCs w:val="24"/>
          <w:lang w:val="en-US"/>
        </w:rPr>
      </w:pPr>
    </w:p>
    <w:p w:rsidR="00CD4C7B"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E00B06" w:rsidRPr="00B266B0" w:rsidRDefault="00E00B06" w:rsidP="00E00B06">
      <w:pPr>
        <w:tabs>
          <w:tab w:val="left" w:pos="1985"/>
        </w:tabs>
        <w:spacing w:line="240" w:lineRule="exact"/>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0F2926" w:rsidRPr="000F2926">
        <w:rPr>
          <w:rFonts w:ascii="Arial" w:hAnsi="Arial" w:cs="Arial"/>
          <w:b/>
          <w:bCs/>
          <w:sz w:val="24"/>
        </w:rPr>
        <w:t>Remaining issues on MCG</w:t>
      </w:r>
      <w:r w:rsidR="00FF4107" w:rsidRPr="00E952A2">
        <w:rPr>
          <w:rFonts w:ascii="Arial" w:hAnsi="Arial" w:cs="Arial"/>
          <w:b/>
          <w:bCs/>
          <w:sz w:val="24"/>
        </w:rPr>
        <w:t xml:space="preserve"> </w:t>
      </w:r>
      <w:r w:rsidR="00854D94">
        <w:rPr>
          <w:rFonts w:ascii="Arial" w:hAnsi="Arial" w:cs="Arial"/>
          <w:b/>
          <w:bCs/>
          <w:sz w:val="24"/>
          <w:lang w:eastAsia="zh-CN"/>
        </w:rPr>
        <w:t>f</w:t>
      </w:r>
      <w:r w:rsidR="00801180" w:rsidRPr="00801180">
        <w:rPr>
          <w:rFonts w:ascii="Arial" w:hAnsi="Arial" w:cs="Arial"/>
          <w:b/>
          <w:bCs/>
          <w:sz w:val="24"/>
          <w:lang w:eastAsia="zh-CN"/>
        </w:rPr>
        <w:t>ast recovery</w:t>
      </w:r>
    </w:p>
    <w:p w:rsidR="003E2D71" w:rsidRPr="006F736B" w:rsidRDefault="003E2D71" w:rsidP="003E2D71">
      <w:pPr>
        <w:pStyle w:val="CRCoverPage"/>
        <w:tabs>
          <w:tab w:val="left" w:pos="1985"/>
        </w:tabs>
        <w:spacing w:line="240" w:lineRule="exact"/>
        <w:rPr>
          <w:rFonts w:eastAsia="宋体" w:cs="Arial"/>
          <w:b/>
          <w:bCs/>
          <w:sz w:val="24"/>
          <w:lang w:eastAsia="zh-CN"/>
        </w:rPr>
      </w:pPr>
      <w:r w:rsidRPr="00B266B0">
        <w:rPr>
          <w:rFonts w:cs="Arial"/>
          <w:b/>
          <w:bCs/>
          <w:sz w:val="24"/>
        </w:rPr>
        <w:t>Agenda item:</w:t>
      </w:r>
      <w:r>
        <w:rPr>
          <w:rFonts w:cs="Arial"/>
          <w:b/>
          <w:bCs/>
          <w:sz w:val="24"/>
        </w:rPr>
        <w:tab/>
      </w:r>
      <w:r w:rsidR="009F6C62">
        <w:rPr>
          <w:rFonts w:eastAsia="宋体" w:cs="Arial"/>
          <w:b/>
          <w:bCs/>
          <w:sz w:val="24"/>
          <w:lang w:eastAsia="zh-CN"/>
        </w:rPr>
        <w:t>6</w:t>
      </w:r>
      <w:r w:rsidRPr="00EF2F0A">
        <w:rPr>
          <w:rFonts w:eastAsia="宋体" w:cs="Arial"/>
          <w:b/>
          <w:bCs/>
          <w:sz w:val="24"/>
          <w:lang w:eastAsia="zh-CN"/>
        </w:rPr>
        <w:t>.10.5</w:t>
      </w:r>
    </w:p>
    <w:p w:rsidR="007B278F" w:rsidRDefault="00CD4C7B" w:rsidP="008A0B48">
      <w:pPr>
        <w:spacing w:line="240" w:lineRule="exact"/>
        <w:ind w:left="1985" w:hanging="1985"/>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3" w:name="_Toc453159546"/>
      <w:bookmarkStart w:id="4" w:name="_Toc454284869"/>
      <w:r>
        <w:rPr>
          <w:rFonts w:hint="eastAsia"/>
          <w:lang w:eastAsia="zh-CN"/>
        </w:rPr>
        <w:t>1</w:t>
      </w:r>
      <w:r w:rsidR="00404C7B" w:rsidRPr="00235394">
        <w:tab/>
      </w:r>
      <w:bookmarkStart w:id="5" w:name="OLE_LINK204"/>
      <w:bookmarkStart w:id="6" w:name="OLE_LINK205"/>
      <w:bookmarkEnd w:id="3"/>
      <w:bookmarkEnd w:id="4"/>
      <w:r>
        <w:rPr>
          <w:rFonts w:hint="eastAsia"/>
          <w:lang w:eastAsia="zh-CN"/>
        </w:rPr>
        <w:t>Introduction</w:t>
      </w:r>
      <w:bookmarkEnd w:id="5"/>
      <w:bookmarkEnd w:id="6"/>
    </w:p>
    <w:p w:rsidR="00FF4107" w:rsidRDefault="00FF4107" w:rsidP="00361AED">
      <w:pPr>
        <w:jc w:val="both"/>
        <w:rPr>
          <w:lang w:eastAsia="zh-CN"/>
        </w:rPr>
      </w:pPr>
      <w:bookmarkStart w:id="7" w:name="OLE_LINK206"/>
      <w:bookmarkStart w:id="8" w:name="OLE_LINK207"/>
      <w:bookmarkStart w:id="9" w:name="OLE_LINK208"/>
      <w:r>
        <w:rPr>
          <w:lang w:eastAsia="zh-CN"/>
        </w:rPr>
        <w:t>At RAN2#105bis meeting, RAN2 has discussed use cases for MCG fast recovery and agreed that: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Agreements for MCG fast recovery:</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E049C0">
        <w:rPr>
          <w:highlight w:val="yellow"/>
        </w:rPr>
        <w:t>When MCG failure occurs, UE follows SCG failure-like procedure:</w:t>
      </w:r>
    </w:p>
    <w:p w:rsidR="001630AC" w:rsidRPr="00E049C0" w:rsidRDefault="001630AC" w:rsidP="001630AC">
      <w:pPr>
        <w:pStyle w:val="Doc-text2"/>
        <w:pBdr>
          <w:top w:val="single" w:sz="4" w:space="1" w:color="auto"/>
          <w:left w:val="single" w:sz="4" w:space="4" w:color="auto"/>
          <w:bottom w:val="single" w:sz="4" w:space="1" w:color="auto"/>
          <w:right w:val="single" w:sz="4" w:space="4" w:color="auto"/>
        </w:pBdr>
        <w:rPr>
          <w:highlight w:val="yellow"/>
        </w:rPr>
      </w:pPr>
      <w:r w:rsidRPr="00E049C0">
        <w:rPr>
          <w:highlight w:val="yellow"/>
        </w:rPr>
        <w:t>i.</w:t>
      </w:r>
      <w:r w:rsidRPr="00E049C0">
        <w:rPr>
          <w:highlight w:val="yellow"/>
        </w:rPr>
        <w:tab/>
        <w:t xml:space="preserve">UE does not trigger RRC connection re-establishment.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E049C0">
        <w:rPr>
          <w:highlight w:val="yellow"/>
        </w:rPr>
        <w:t>ii.</w:t>
      </w:r>
      <w:r w:rsidRPr="00E049C0">
        <w:rPr>
          <w:highlight w:val="yellow"/>
        </w:rPr>
        <w:tab/>
        <w:t>UE triggers an MCG failure procedure in which a failure information message is transmitted to the network via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2: </w:t>
      </w:r>
      <w:r w:rsidRPr="00D6384F">
        <w:tab/>
        <w:t>MCG fast recovery targets the following use cases MCG leg RLF</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663F9E">
        <w:t>FFS: Other uses cases. Can consider in future whether the mechanism can be also be applied in the case of other MCG failures.</w:t>
      </w:r>
      <w:r w:rsidRPr="00D6384F">
        <w:t xml:space="preserve">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 xml:space="preserve">For MCG failure indication, </w:t>
      </w:r>
      <w:r w:rsidRPr="001630AC">
        <w:rPr>
          <w:highlight w:val="yellow"/>
        </w:rPr>
        <w:t>new RRC message in introduced, e.g. MCGFailureInformation</w:t>
      </w:r>
      <w:r w:rsidRPr="00D6384F">
        <w: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FFS: If configured, SRB3 can be used for MCG fast recovery. Priority is to complete the solution based on split SRB1</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rsidR="005673A1" w:rsidRPr="000F0503" w:rsidRDefault="000F0503" w:rsidP="00361AED">
      <w:pPr>
        <w:jc w:val="both"/>
        <w:rPr>
          <w:lang w:eastAsia="zh-CN"/>
        </w:rPr>
      </w:pPr>
      <w:bookmarkStart w:id="10" w:name="OLE_LINK13"/>
      <w:bookmarkStart w:id="11" w:name="OLE_LINK14"/>
      <w:r w:rsidRPr="000F0503">
        <w:rPr>
          <w:lang w:eastAsia="zh-CN"/>
        </w:rPr>
        <w:t>At RAN2#106 meeting RAN2 agreed:</w:t>
      </w:r>
    </w:p>
    <w:bookmarkEnd w:id="10"/>
    <w:bookmarkEnd w:id="11"/>
    <w:p w:rsidR="001F1BA7" w:rsidRDefault="001F1BA7" w:rsidP="001F1BA7">
      <w:pPr>
        <w:pStyle w:val="Doc-text2"/>
      </w:pPr>
    </w:p>
    <w:p w:rsidR="001F1BA7" w:rsidRDefault="001F1BA7" w:rsidP="001F1BA7">
      <w:pPr>
        <w:pStyle w:val="Doc-text2"/>
        <w:pBdr>
          <w:top w:val="single" w:sz="4" w:space="1" w:color="auto"/>
          <w:left w:val="single" w:sz="4" w:space="4" w:color="auto"/>
          <w:bottom w:val="single" w:sz="4" w:space="1" w:color="auto"/>
          <w:right w:val="single" w:sz="4" w:space="4" w:color="auto"/>
        </w:pBdr>
      </w:pPr>
      <w:r>
        <w:t xml:space="preserve">Agreements </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E25B5C">
        <w:rPr>
          <w:highlight w:val="yellow"/>
        </w:rPr>
        <w:t>FFS Whether a guard timer is needed for the MCG failure indication message</w:t>
      </w:r>
    </w:p>
    <w:p w:rsidR="001F1BA7" w:rsidRDefault="001F1BA7" w:rsidP="001F1BA7">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transmit the MCG failure indication;</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reset MCG-MAC;</w:t>
      </w:r>
    </w:p>
    <w:p w:rsidR="001F1BA7" w:rsidRDefault="001F1BA7" w:rsidP="001F1BA7">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rsidR="001F1BA7" w:rsidRDefault="001F1BA7" w:rsidP="001F1BA7">
      <w:pPr>
        <w:pStyle w:val="Doc-text2"/>
        <w:pBdr>
          <w:top w:val="single" w:sz="4" w:space="1" w:color="auto"/>
          <w:left w:val="single" w:sz="4" w:space="4" w:color="auto"/>
          <w:bottom w:val="single" w:sz="4" w:space="1" w:color="auto"/>
          <w:right w:val="single" w:sz="4" w:space="4" w:color="auto"/>
        </w:pBdr>
      </w:pPr>
      <w:r w:rsidRPr="001F1BA7">
        <w:rPr>
          <w:highlight w:val="yellow"/>
        </w:rPr>
        <w:t>FFS whether switch the primaryPath to SCG is needed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2</w:t>
      </w:r>
      <w:r>
        <w:tab/>
        <w:t xml:space="preserve">If SCG failure is detected while MCG is suspended then initiate RRC re-establishment procedure </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rsidR="001F1BA7" w:rsidRDefault="001F1BA7" w:rsidP="001F1BA7">
      <w:pPr>
        <w:pStyle w:val="Doc-text2"/>
        <w:pBdr>
          <w:top w:val="single" w:sz="4" w:space="1" w:color="auto"/>
          <w:left w:val="single" w:sz="4" w:space="4" w:color="auto"/>
          <w:bottom w:val="single" w:sz="4" w:space="1" w:color="auto"/>
          <w:right w:val="single" w:sz="4" w:space="4" w:color="auto"/>
        </w:pBdr>
      </w:pPr>
    </w:p>
    <w:p w:rsidR="001F1BA7" w:rsidRDefault="001F1BA7" w:rsidP="001F1BA7">
      <w:pPr>
        <w:pStyle w:val="Doc-text2"/>
      </w:pPr>
    </w:p>
    <w:p w:rsidR="009F6C62" w:rsidRPr="000F0503" w:rsidRDefault="009F6C62" w:rsidP="009F6C62">
      <w:pPr>
        <w:jc w:val="both"/>
        <w:rPr>
          <w:lang w:eastAsia="zh-CN"/>
        </w:rPr>
      </w:pPr>
      <w:r>
        <w:t xml:space="preserve">At </w:t>
      </w:r>
      <w:r>
        <w:rPr>
          <w:lang w:eastAsia="zh-CN"/>
        </w:rPr>
        <w:t>RAN2#107</w:t>
      </w:r>
      <w:r w:rsidRPr="000F0503">
        <w:rPr>
          <w:lang w:eastAsia="zh-CN"/>
        </w:rPr>
        <w:t xml:space="preserve"> meeting RAN2 agreed:</w:t>
      </w:r>
    </w:p>
    <w:p w:rsidR="009F6C62" w:rsidRDefault="009F6C62" w:rsidP="001F1BA7">
      <w:pPr>
        <w:pStyle w:val="Doc-text2"/>
      </w:pPr>
    </w:p>
    <w:p w:rsidR="009F6C62" w:rsidRDefault="009F6C62" w:rsidP="009F6C62">
      <w:pPr>
        <w:pStyle w:val="Doc-text2"/>
        <w:pBdr>
          <w:top w:val="single" w:sz="4" w:space="1" w:color="auto"/>
          <w:left w:val="single" w:sz="4" w:space="4" w:color="auto"/>
          <w:bottom w:val="single" w:sz="4" w:space="1" w:color="auto"/>
          <w:right w:val="single" w:sz="4" w:space="4" w:color="auto"/>
        </w:pBdr>
      </w:pPr>
      <w:r>
        <w:t>Agreements</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1: Upon sending a MCG failure indication, UE starts a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 xml:space="preserve">2: Upon resumption of MCG, UE stops the timer. </w:t>
      </w:r>
    </w:p>
    <w:p w:rsidR="009F6C62" w:rsidRDefault="009F6C62" w:rsidP="009F6C62">
      <w:pPr>
        <w:pStyle w:val="Doc-text2"/>
        <w:pBdr>
          <w:top w:val="single" w:sz="4" w:space="1" w:color="auto"/>
          <w:left w:val="single" w:sz="4" w:space="4" w:color="auto"/>
          <w:bottom w:val="single" w:sz="4" w:space="1" w:color="auto"/>
          <w:right w:val="single" w:sz="4" w:space="4" w:color="auto"/>
        </w:pBdr>
      </w:pPr>
      <w:r>
        <w:t>3: Upon expiry of the timer, UE initiates RRC connection re-establishment procedure.</w:t>
      </w:r>
    </w:p>
    <w:p w:rsidR="009F6C62" w:rsidRDefault="009F6C62" w:rsidP="009F6C62">
      <w:pPr>
        <w:pStyle w:val="Doc-text2"/>
        <w:pBdr>
          <w:top w:val="single" w:sz="4" w:space="1" w:color="auto"/>
          <w:left w:val="single" w:sz="4" w:space="4" w:color="auto"/>
          <w:bottom w:val="single" w:sz="4" w:space="1" w:color="auto"/>
          <w:right w:val="single" w:sz="4" w:space="4" w:color="auto"/>
        </w:pBdr>
      </w:pPr>
      <w:r>
        <w:t>4: Network can configure the timer value (no infinite value)</w:t>
      </w:r>
    </w:p>
    <w:p w:rsidR="009F6C62" w:rsidRDefault="009F6C62" w:rsidP="009F6C62">
      <w:pPr>
        <w:pStyle w:val="Doc-text2"/>
      </w:pPr>
    </w:p>
    <w:p w:rsidR="009F6C62" w:rsidRPr="00F833A1" w:rsidRDefault="009F6C62" w:rsidP="001F1BA7">
      <w:pPr>
        <w:pStyle w:val="Doc-text2"/>
      </w:pPr>
    </w:p>
    <w:p w:rsidR="00D71702" w:rsidRDefault="00FE3C49" w:rsidP="00361AED">
      <w:pPr>
        <w:jc w:val="both"/>
        <w:rPr>
          <w:lang w:eastAsia="zh-CN"/>
        </w:rPr>
      </w:pPr>
      <w:r>
        <w:rPr>
          <w:rFonts w:hint="eastAsia"/>
          <w:lang w:eastAsia="zh-CN"/>
        </w:rPr>
        <w:t>T</w:t>
      </w:r>
      <w:r w:rsidR="00880D07">
        <w:rPr>
          <w:lang w:eastAsia="zh-CN"/>
        </w:rPr>
        <w:t>his contribution</w:t>
      </w:r>
      <w:r w:rsidR="00496B42">
        <w:rPr>
          <w:lang w:eastAsia="zh-CN"/>
        </w:rPr>
        <w:t xml:space="preserve"> </w:t>
      </w:r>
      <w:r w:rsidR="007F2B56">
        <w:rPr>
          <w:lang w:eastAsia="zh-CN"/>
        </w:rPr>
        <w:t xml:space="preserve">further </w:t>
      </w:r>
      <w:r w:rsidR="00801180">
        <w:rPr>
          <w:lang w:eastAsia="zh-CN"/>
        </w:rPr>
        <w:t>discusses</w:t>
      </w:r>
      <w:r w:rsidR="007F2B56">
        <w:rPr>
          <w:lang w:eastAsia="zh-CN"/>
        </w:rPr>
        <w:t xml:space="preserve"> some remaining issues related to fast recovery, such as, successful fast recovery and</w:t>
      </w:r>
      <w:r w:rsidR="001630AC">
        <w:rPr>
          <w:lang w:eastAsia="zh-CN"/>
        </w:rPr>
        <w:t xml:space="preserve"> </w:t>
      </w:r>
      <w:r w:rsidR="007F2B56">
        <w:rPr>
          <w:lang w:eastAsia="zh-CN"/>
        </w:rPr>
        <w:t>UE behaviour if such fast recovery fails.</w:t>
      </w:r>
    </w:p>
    <w:bookmarkEnd w:id="7"/>
    <w:bookmarkEnd w:id="8"/>
    <w:bookmarkEnd w:id="9"/>
    <w:p w:rsidR="0083083F" w:rsidRDefault="00B351DD" w:rsidP="0083083F">
      <w:pPr>
        <w:pStyle w:val="1"/>
        <w:rPr>
          <w:lang w:eastAsia="zh-CN"/>
        </w:rPr>
      </w:pPr>
      <w:r>
        <w:t>2</w:t>
      </w:r>
      <w:r>
        <w:tab/>
      </w:r>
      <w:r w:rsidR="002213F9">
        <w:rPr>
          <w:rFonts w:hint="eastAsia"/>
          <w:lang w:eastAsia="zh-CN"/>
        </w:rPr>
        <w:t>Discussion</w:t>
      </w:r>
      <w:bookmarkStart w:id="12" w:name="OLE_LINK134"/>
      <w:bookmarkStart w:id="13" w:name="OLE_LINK136"/>
    </w:p>
    <w:p w:rsidR="00B64A60" w:rsidRDefault="00B64A60" w:rsidP="00361AED">
      <w:pPr>
        <w:jc w:val="both"/>
        <w:rPr>
          <w:lang w:eastAsia="zh-CN"/>
        </w:rPr>
      </w:pPr>
      <w:r>
        <w:rPr>
          <w:lang w:eastAsia="zh-CN"/>
        </w:rPr>
        <w:t xml:space="preserve">As described in [1], </w:t>
      </w:r>
      <w:r w:rsidR="00856C9C">
        <w:rPr>
          <w:lang w:eastAsia="zh-CN"/>
        </w:rPr>
        <w:t>f</w:t>
      </w:r>
      <w:r w:rsidR="00D80168">
        <w:rPr>
          <w:rFonts w:hint="eastAsia"/>
          <w:lang w:eastAsia="zh-CN"/>
        </w:rPr>
        <w:t xml:space="preserve">ast </w:t>
      </w:r>
      <w:r w:rsidR="00D80168">
        <w:rPr>
          <w:lang w:eastAsia="zh-CN"/>
        </w:rPr>
        <w:t>recovery of MCG link in case of MR-DC is</w:t>
      </w:r>
      <w:r>
        <w:rPr>
          <w:lang w:eastAsia="zh-CN"/>
        </w:rPr>
        <w:t xml:space="preserve"> to </w:t>
      </w:r>
      <w:r>
        <w:rPr>
          <w:lang w:val="en-US"/>
        </w:rPr>
        <w:t>utilize the SCG link and split SRBs for recovery during MCG failure while operating under MR-DC. For example</w:t>
      </w:r>
      <w:r w:rsidR="00D80168">
        <w:rPr>
          <w:lang w:eastAsia="zh-CN"/>
        </w:rPr>
        <w:t xml:space="preserve"> </w:t>
      </w:r>
      <w:r>
        <w:rPr>
          <w:lang w:eastAsia="zh-CN"/>
        </w:rPr>
        <w:t>a</w:t>
      </w:r>
      <w:r w:rsidR="00ED6228">
        <w:rPr>
          <w:lang w:eastAsia="zh-CN"/>
        </w:rPr>
        <w:t xml:space="preserve">s </w:t>
      </w:r>
      <w:r>
        <w:rPr>
          <w:lang w:eastAsia="zh-CN"/>
        </w:rPr>
        <w:t>depicted in figure 1</w:t>
      </w:r>
      <w:r w:rsidR="00361AED">
        <w:rPr>
          <w:lang w:eastAsia="zh-CN"/>
        </w:rPr>
        <w:t>,</w:t>
      </w:r>
      <w:r>
        <w:rPr>
          <w:lang w:eastAsia="zh-CN"/>
        </w:rPr>
        <w:t xml:space="preserve"> there </w:t>
      </w:r>
      <w:r w:rsidR="006C5471">
        <w:rPr>
          <w:lang w:eastAsia="zh-CN"/>
        </w:rPr>
        <w:t>are</w:t>
      </w:r>
      <w:r>
        <w:rPr>
          <w:lang w:eastAsia="zh-CN"/>
        </w:rPr>
        <w:t xml:space="preserve"> basically 3 st</w:t>
      </w:r>
      <w:r w:rsidR="006C5471">
        <w:rPr>
          <w:lang w:eastAsia="zh-CN"/>
        </w:rPr>
        <w:t>ate</w:t>
      </w:r>
      <w:r>
        <w:rPr>
          <w:lang w:eastAsia="zh-CN"/>
        </w:rPr>
        <w:t xml:space="preserve">s for fast recovery: </w:t>
      </w:r>
    </w:p>
    <w:p w:rsidR="00B64A60" w:rsidRDefault="00CE1DD4" w:rsidP="00575161">
      <w:pPr>
        <w:numPr>
          <w:ilvl w:val="0"/>
          <w:numId w:val="4"/>
        </w:numPr>
        <w:spacing w:after="120"/>
        <w:jc w:val="both"/>
        <w:rPr>
          <w:lang w:eastAsia="zh-CN"/>
        </w:rPr>
      </w:pPr>
      <w:r>
        <w:rPr>
          <w:lang w:eastAsia="zh-CN"/>
        </w:rPr>
        <w:t xml:space="preserve">UE </w:t>
      </w:r>
      <w:r w:rsidR="00856C9C">
        <w:rPr>
          <w:lang w:eastAsia="zh-CN"/>
        </w:rPr>
        <w:t>experience</w:t>
      </w:r>
      <w:r>
        <w:rPr>
          <w:lang w:eastAsia="zh-CN"/>
        </w:rPr>
        <w:t>s</w:t>
      </w:r>
      <w:r w:rsidRPr="00CE1DD4">
        <w:rPr>
          <w:lang w:eastAsia="zh-CN"/>
        </w:rPr>
        <w:t xml:space="preserve"> </w:t>
      </w:r>
      <w:r>
        <w:rPr>
          <w:lang w:eastAsia="zh-CN"/>
        </w:rPr>
        <w:t>MCG link</w:t>
      </w:r>
      <w:r w:rsidR="00856C9C">
        <w:rPr>
          <w:lang w:eastAsia="zh-CN"/>
        </w:rPr>
        <w:t xml:space="preserve"> </w:t>
      </w:r>
      <w:r w:rsidR="00D80168">
        <w:rPr>
          <w:lang w:eastAsia="zh-CN"/>
        </w:rPr>
        <w:t>failure</w:t>
      </w:r>
    </w:p>
    <w:p w:rsidR="00B64A60" w:rsidRDefault="00856C9C" w:rsidP="00575161">
      <w:pPr>
        <w:numPr>
          <w:ilvl w:val="0"/>
          <w:numId w:val="4"/>
        </w:numPr>
        <w:spacing w:after="120"/>
        <w:jc w:val="both"/>
        <w:rPr>
          <w:lang w:eastAsia="zh-CN"/>
        </w:rPr>
      </w:pPr>
      <w:r>
        <w:rPr>
          <w:lang w:eastAsia="zh-CN"/>
        </w:rPr>
        <w:t xml:space="preserve">UE has </w:t>
      </w:r>
      <w:r w:rsidR="00F02504">
        <w:rPr>
          <w:lang w:eastAsia="zh-CN"/>
        </w:rPr>
        <w:t xml:space="preserve">split </w:t>
      </w:r>
      <w:r w:rsidR="00D84321">
        <w:rPr>
          <w:lang w:eastAsia="zh-CN"/>
        </w:rPr>
        <w:t>SRB</w:t>
      </w:r>
      <w:r w:rsidR="00F02504">
        <w:rPr>
          <w:lang w:eastAsia="zh-CN"/>
        </w:rPr>
        <w:t>1</w:t>
      </w:r>
      <w:r w:rsidR="00D84321">
        <w:rPr>
          <w:lang w:eastAsia="zh-CN"/>
        </w:rPr>
        <w:t xml:space="preserve"> </w:t>
      </w:r>
      <w:r>
        <w:rPr>
          <w:lang w:eastAsia="zh-CN"/>
        </w:rPr>
        <w:t xml:space="preserve">connection on </w:t>
      </w:r>
      <w:r w:rsidR="0005332F">
        <w:rPr>
          <w:lang w:eastAsia="zh-CN"/>
        </w:rPr>
        <w:t xml:space="preserve">SCG link, UE uses the SCG link to trigger MCG link recovery. </w:t>
      </w:r>
    </w:p>
    <w:p w:rsidR="00D80168" w:rsidRDefault="0005332F" w:rsidP="00575161">
      <w:pPr>
        <w:numPr>
          <w:ilvl w:val="0"/>
          <w:numId w:val="4"/>
        </w:numPr>
        <w:spacing w:after="120"/>
        <w:jc w:val="both"/>
        <w:rPr>
          <w:lang w:eastAsia="zh-CN"/>
        </w:rPr>
      </w:pPr>
      <w:r>
        <w:rPr>
          <w:lang w:eastAsia="zh-CN"/>
        </w:rPr>
        <w:t xml:space="preserve">If </w:t>
      </w:r>
      <w:r w:rsidR="00B50445">
        <w:rPr>
          <w:lang w:eastAsia="zh-CN"/>
        </w:rPr>
        <w:t xml:space="preserve">fast recovery procedure succeeds, </w:t>
      </w:r>
      <w:r>
        <w:rPr>
          <w:lang w:eastAsia="zh-CN"/>
        </w:rPr>
        <w:t>the UE would</w:t>
      </w:r>
      <w:r w:rsidR="00B50445">
        <w:rPr>
          <w:lang w:eastAsia="zh-CN"/>
        </w:rPr>
        <w:t xml:space="preserve"> recover</w:t>
      </w:r>
      <w:r>
        <w:rPr>
          <w:lang w:eastAsia="zh-CN"/>
        </w:rPr>
        <w:t xml:space="preserve"> MCG link</w:t>
      </w:r>
      <w:r w:rsidR="00CE1DD4">
        <w:rPr>
          <w:lang w:eastAsia="zh-CN"/>
        </w:rPr>
        <w:t xml:space="preserve"> connection</w:t>
      </w:r>
      <w:r>
        <w:rPr>
          <w:lang w:eastAsia="zh-CN"/>
        </w:rPr>
        <w:t>.</w:t>
      </w:r>
    </w:p>
    <w:p w:rsidR="00856C9C" w:rsidRDefault="00DE747C" w:rsidP="00361AED">
      <w:pPr>
        <w:jc w:val="both"/>
        <w:rPr>
          <w:lang w:eastAsia="zh-CN"/>
        </w:rPr>
      </w:pPr>
      <w:r>
        <w:object w:dxaOrig="15060"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11.55pt" o:ole="">
            <v:imagedata r:id="rId13" o:title=""/>
          </v:shape>
          <o:OLEObject Type="Embed" ProgID="Visio.Drawing.15" ShapeID="_x0000_i1025" DrawAspect="Content" ObjectID="_1631520202" r:id="rId14"/>
        </w:object>
      </w:r>
    </w:p>
    <w:p w:rsidR="00856C9C" w:rsidRPr="0005332F" w:rsidRDefault="00856C9C" w:rsidP="00C424DE">
      <w:pPr>
        <w:jc w:val="center"/>
        <w:rPr>
          <w:b/>
          <w:lang w:eastAsia="zh-CN"/>
        </w:rPr>
      </w:pPr>
      <w:r w:rsidRPr="0005332F">
        <w:rPr>
          <w:rFonts w:hint="eastAsia"/>
          <w:b/>
          <w:lang w:eastAsia="zh-CN"/>
        </w:rPr>
        <w:t>Figure 1: Fas</w:t>
      </w:r>
      <w:r w:rsidRPr="0005332F">
        <w:rPr>
          <w:b/>
          <w:lang w:eastAsia="zh-CN"/>
        </w:rPr>
        <w:t>t recovery of MCG link</w:t>
      </w:r>
    </w:p>
    <w:p w:rsidR="00E777C7" w:rsidRPr="00676EF4" w:rsidRDefault="0005332F" w:rsidP="009F6C62">
      <w:pPr>
        <w:jc w:val="both"/>
        <w:rPr>
          <w:lang w:eastAsia="zh-CN"/>
        </w:rPr>
      </w:pPr>
      <w:r>
        <w:rPr>
          <w:lang w:eastAsia="zh-CN"/>
        </w:rPr>
        <w:t>F</w:t>
      </w:r>
      <w:r>
        <w:rPr>
          <w:rFonts w:hint="eastAsia"/>
          <w:lang w:eastAsia="zh-CN"/>
        </w:rPr>
        <w:t xml:space="preserve">or </w:t>
      </w:r>
      <w:r w:rsidR="00B64A60">
        <w:rPr>
          <w:lang w:eastAsia="zh-CN"/>
        </w:rPr>
        <w:t>above basic st</w:t>
      </w:r>
      <w:r w:rsidR="006C5471">
        <w:rPr>
          <w:lang w:eastAsia="zh-CN"/>
        </w:rPr>
        <w:t>ate</w:t>
      </w:r>
      <w:r w:rsidR="00B64A60">
        <w:rPr>
          <w:lang w:eastAsia="zh-CN"/>
        </w:rPr>
        <w:t xml:space="preserve">s of </w:t>
      </w:r>
      <w:r>
        <w:rPr>
          <w:lang w:eastAsia="zh-CN"/>
        </w:rPr>
        <w:t xml:space="preserve">fast recovery procedure of MCG link, it would be necessary to answer </w:t>
      </w:r>
      <w:r w:rsidR="009F6C62">
        <w:rPr>
          <w:lang w:eastAsia="zh-CN"/>
        </w:rPr>
        <w:t>what should be UE behaviour i</w:t>
      </w:r>
      <w:r w:rsidR="00454BE0">
        <w:rPr>
          <w:lang w:eastAsia="zh-CN"/>
        </w:rPr>
        <w:t xml:space="preserve">f fast recovery fails, </w:t>
      </w:r>
      <w:r w:rsidR="009F6C62">
        <w:rPr>
          <w:lang w:eastAsia="zh-CN"/>
        </w:rPr>
        <w:t>e.g. at guard timer expiry</w:t>
      </w:r>
      <w:r w:rsidR="00454BE0">
        <w:rPr>
          <w:lang w:eastAsia="zh-CN"/>
        </w:rPr>
        <w:t>?</w:t>
      </w:r>
    </w:p>
    <w:p w:rsidR="00DD4A7F" w:rsidRPr="00DD4A7F" w:rsidRDefault="00DD4A7F" w:rsidP="00575161">
      <w:pPr>
        <w:pStyle w:val="af2"/>
        <w:numPr>
          <w:ilvl w:val="0"/>
          <w:numId w:val="3"/>
        </w:numPr>
        <w:spacing w:after="180"/>
        <w:ind w:firstLineChars="0"/>
        <w:contextualSpacing/>
        <w:jc w:val="both"/>
        <w:rPr>
          <w:rFonts w:ascii="Arial" w:eastAsia="Batang" w:hAnsi="Arial" w:cs="Arial"/>
          <w:vanish/>
          <w:sz w:val="32"/>
          <w:szCs w:val="32"/>
          <w:lang w:val="en-GB" w:eastAsia="ko-KR"/>
        </w:rPr>
      </w:pPr>
    </w:p>
    <w:p w:rsidR="00DD4A7F" w:rsidRPr="00DD4A7F" w:rsidRDefault="00DD4A7F" w:rsidP="00575161">
      <w:pPr>
        <w:pStyle w:val="af2"/>
        <w:numPr>
          <w:ilvl w:val="0"/>
          <w:numId w:val="3"/>
        </w:numPr>
        <w:spacing w:after="180"/>
        <w:ind w:firstLineChars="0"/>
        <w:contextualSpacing/>
        <w:jc w:val="both"/>
        <w:rPr>
          <w:rFonts w:ascii="Arial" w:eastAsia="Batang" w:hAnsi="Arial" w:cs="Arial"/>
          <w:vanish/>
          <w:sz w:val="32"/>
          <w:szCs w:val="32"/>
          <w:lang w:val="en-GB" w:eastAsia="ko-KR"/>
        </w:rPr>
      </w:pPr>
    </w:p>
    <w:p w:rsidR="00B27B5A" w:rsidRPr="00D23148" w:rsidRDefault="00B27B5A" w:rsidP="00575161">
      <w:pPr>
        <w:pStyle w:val="2"/>
        <w:numPr>
          <w:ilvl w:val="1"/>
          <w:numId w:val="3"/>
        </w:numPr>
        <w:overflowPunct w:val="0"/>
        <w:autoSpaceDE w:val="0"/>
        <w:autoSpaceDN w:val="0"/>
        <w:adjustRightInd w:val="0"/>
        <w:ind w:left="1134" w:hanging="1134"/>
        <w:textAlignment w:val="baseline"/>
        <w:rPr>
          <w:rFonts w:eastAsia="Times New Roman"/>
          <w:lang w:eastAsia="x-none"/>
        </w:rPr>
      </w:pPr>
      <w:r w:rsidRPr="00D23148">
        <w:rPr>
          <w:rFonts w:eastAsia="Times New Roman"/>
          <w:lang w:eastAsia="x-none"/>
        </w:rPr>
        <w:t>Successful fast recovery</w:t>
      </w:r>
    </w:p>
    <w:p w:rsidR="00533F9B" w:rsidRDefault="003B2BBD" w:rsidP="00533F9B">
      <w:pPr>
        <w:pStyle w:val="B1"/>
        <w:tabs>
          <w:tab w:val="right" w:pos="9641"/>
        </w:tabs>
        <w:ind w:left="0" w:firstLine="0"/>
        <w:jc w:val="both"/>
        <w:rPr>
          <w:lang w:eastAsia="zh-CN"/>
        </w:rPr>
      </w:pPr>
      <w:r w:rsidRPr="003B2BBD">
        <w:rPr>
          <w:lang w:eastAsia="zh-CN"/>
        </w:rPr>
        <w:t xml:space="preserve">After </w:t>
      </w:r>
      <w:r>
        <w:rPr>
          <w:lang w:eastAsia="zh-CN"/>
        </w:rPr>
        <w:t xml:space="preserve">triggering </w:t>
      </w:r>
      <w:r w:rsidRPr="0039272A">
        <w:rPr>
          <w:lang w:eastAsia="zh-CN"/>
        </w:rPr>
        <w:t xml:space="preserve">MCG failure </w:t>
      </w:r>
      <w:r>
        <w:rPr>
          <w:lang w:eastAsia="zh-CN"/>
        </w:rPr>
        <w:t>indication</w:t>
      </w:r>
      <w:r w:rsidRPr="0039272A">
        <w:rPr>
          <w:lang w:eastAsia="zh-CN"/>
        </w:rPr>
        <w:t xml:space="preserve"> procedure</w:t>
      </w:r>
      <w:r>
        <w:rPr>
          <w:lang w:eastAsia="zh-CN"/>
        </w:rPr>
        <w:t xml:space="preserve">, UE will </w:t>
      </w:r>
      <w:r w:rsidR="00EA5D47">
        <w:rPr>
          <w:lang w:eastAsia="zh-CN"/>
        </w:rPr>
        <w:t>expect</w:t>
      </w:r>
      <w:r>
        <w:rPr>
          <w:lang w:eastAsia="zh-CN"/>
        </w:rPr>
        <w:t xml:space="preserve"> a </w:t>
      </w:r>
      <w:r w:rsidR="00441379">
        <w:rPr>
          <w:lang w:eastAsia="zh-CN"/>
        </w:rPr>
        <w:t xml:space="preserve">fast recovery </w:t>
      </w:r>
      <w:r>
        <w:rPr>
          <w:lang w:eastAsia="zh-CN"/>
        </w:rPr>
        <w:t xml:space="preserve">RRC reconfiguration message from the network. </w:t>
      </w:r>
      <w:r w:rsidR="00533F9B" w:rsidRPr="00533F9B">
        <w:rPr>
          <w:lang w:eastAsia="zh-CN"/>
        </w:rPr>
        <w:t xml:space="preserve">If </w:t>
      </w:r>
      <w:r w:rsidR="00533F9B">
        <w:rPr>
          <w:lang w:eastAsia="zh-CN"/>
        </w:rPr>
        <w:t>UE receives the fast recovery RRC reconfiguration message before the</w:t>
      </w:r>
      <w:r w:rsidR="00133FFE">
        <w:rPr>
          <w:lang w:eastAsia="zh-CN"/>
        </w:rPr>
        <w:t xml:space="preserve"> guard </w:t>
      </w:r>
      <w:r w:rsidR="00D94E9A">
        <w:rPr>
          <w:lang w:eastAsia="zh-CN"/>
        </w:rPr>
        <w:t xml:space="preserve">timer </w:t>
      </w:r>
      <w:r w:rsidR="00533F9B">
        <w:rPr>
          <w:lang w:eastAsia="zh-CN"/>
        </w:rPr>
        <w:t>T expire</w:t>
      </w:r>
      <w:r w:rsidR="00D94E9A">
        <w:rPr>
          <w:lang w:eastAsia="zh-CN"/>
        </w:rPr>
        <w:t>s</w:t>
      </w:r>
      <w:r w:rsidR="00533F9B">
        <w:rPr>
          <w:lang w:eastAsia="zh-CN"/>
        </w:rPr>
        <w:t>, UE can send the fast recovery RRC reconfiguration complete and the fast recovery would succeed.</w:t>
      </w:r>
    </w:p>
    <w:p w:rsidR="00533F9B" w:rsidRPr="00533F9B" w:rsidRDefault="00533F9B" w:rsidP="00533F9B">
      <w:pPr>
        <w:pStyle w:val="B1"/>
        <w:tabs>
          <w:tab w:val="right" w:pos="9641"/>
        </w:tabs>
        <w:ind w:left="0" w:firstLine="0"/>
        <w:jc w:val="both"/>
        <w:rPr>
          <w:b/>
          <w:lang w:eastAsia="zh-CN"/>
        </w:rPr>
      </w:pPr>
      <w:r w:rsidRPr="00533F9B">
        <w:rPr>
          <w:b/>
          <w:lang w:eastAsia="zh-CN"/>
        </w:rPr>
        <w:t xml:space="preserve">Proposal </w:t>
      </w:r>
      <w:r w:rsidR="00133FFE">
        <w:rPr>
          <w:b/>
          <w:lang w:eastAsia="zh-CN"/>
        </w:rPr>
        <w:t>1</w:t>
      </w:r>
      <w:r w:rsidRPr="00533F9B">
        <w:rPr>
          <w:b/>
          <w:lang w:eastAsia="zh-CN"/>
        </w:rPr>
        <w:t xml:space="preserve">: After fast recovery triggering, if UE receives for fast recovery RRC reconfiguration message before </w:t>
      </w:r>
      <w:r w:rsidR="00133FFE">
        <w:rPr>
          <w:b/>
          <w:lang w:eastAsia="zh-CN"/>
        </w:rPr>
        <w:t>guard</w:t>
      </w:r>
      <w:r w:rsidRPr="00533F9B">
        <w:rPr>
          <w:b/>
          <w:lang w:eastAsia="zh-CN"/>
        </w:rPr>
        <w:t xml:space="preserve"> timer expire</w:t>
      </w:r>
      <w:r w:rsidR="00133FFE">
        <w:rPr>
          <w:b/>
          <w:lang w:eastAsia="zh-CN"/>
        </w:rPr>
        <w:t>s</w:t>
      </w:r>
      <w:r w:rsidRPr="00533F9B">
        <w:rPr>
          <w:b/>
          <w:lang w:eastAsia="zh-CN"/>
        </w:rPr>
        <w:t xml:space="preserve">, </w:t>
      </w:r>
      <w:r>
        <w:rPr>
          <w:b/>
          <w:lang w:eastAsia="zh-CN"/>
        </w:rPr>
        <w:t>the fast recovery is considered successful.</w:t>
      </w:r>
      <w:r w:rsidR="00FC55DB">
        <w:rPr>
          <w:b/>
          <w:lang w:eastAsia="zh-CN"/>
        </w:rPr>
        <w:t xml:space="preserve"> Otherwise, the fast recovery is considered as failure.</w:t>
      </w:r>
    </w:p>
    <w:p w:rsidR="00DD4A7F" w:rsidRPr="004D6A1A" w:rsidRDefault="00AE452C" w:rsidP="00575161">
      <w:pPr>
        <w:pStyle w:val="2"/>
        <w:numPr>
          <w:ilvl w:val="1"/>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lang w:eastAsia="x-none"/>
        </w:rPr>
        <w:t>Procedure when fast recovery fails</w:t>
      </w:r>
    </w:p>
    <w:p w:rsidR="00F42D01" w:rsidRPr="004D6A1A" w:rsidRDefault="00F42D01" w:rsidP="00575161">
      <w:pPr>
        <w:pStyle w:val="3"/>
        <w:numPr>
          <w:ilvl w:val="2"/>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hint="eastAsia"/>
          <w:lang w:eastAsia="x-none"/>
        </w:rPr>
        <w:t>Fast recovery failure</w:t>
      </w:r>
    </w:p>
    <w:p w:rsidR="00FC55DB" w:rsidRDefault="00AE452C" w:rsidP="00BF7338">
      <w:pPr>
        <w:jc w:val="both"/>
        <w:rPr>
          <w:rFonts w:eastAsia="Malgun Gothic"/>
          <w:lang w:val="x-none" w:eastAsia="ko-KR"/>
        </w:rPr>
      </w:pPr>
      <w:r w:rsidRPr="00AE452C">
        <w:rPr>
          <w:rFonts w:eastAsia="Malgun Gothic"/>
          <w:lang w:val="x-none" w:eastAsia="ko-KR"/>
        </w:rPr>
        <w:t xml:space="preserve">After triggering fast recovery procedure, if the procedure succeeds, UE will recover the MCG link. But </w:t>
      </w:r>
      <w:r w:rsidR="00F2287F">
        <w:rPr>
          <w:rFonts w:eastAsia="Malgun Gothic"/>
          <w:lang w:val="x-none" w:eastAsia="ko-KR"/>
        </w:rPr>
        <w:t xml:space="preserve">if </w:t>
      </w:r>
      <w:r w:rsidRPr="00AE452C">
        <w:rPr>
          <w:rFonts w:eastAsia="Malgun Gothic"/>
          <w:lang w:val="x-none" w:eastAsia="ko-KR"/>
        </w:rPr>
        <w:t xml:space="preserve">the fast recovery </w:t>
      </w:r>
      <w:r w:rsidR="008A12E6">
        <w:rPr>
          <w:rFonts w:eastAsia="Malgun Gothic"/>
          <w:lang w:val="x-none" w:eastAsia="ko-KR"/>
        </w:rPr>
        <w:t xml:space="preserve">timer expires and UE did not receive </w:t>
      </w:r>
      <w:r w:rsidR="00F517DF">
        <w:rPr>
          <w:rFonts w:eastAsia="Malgun Gothic"/>
          <w:lang w:val="x-none" w:eastAsia="ko-KR"/>
        </w:rPr>
        <w:t>f</w:t>
      </w:r>
      <w:r w:rsidR="00F517DF" w:rsidRPr="00F517DF">
        <w:rPr>
          <w:rFonts w:eastAsia="Malgun Gothic"/>
          <w:lang w:val="x-none" w:eastAsia="ko-KR"/>
        </w:rPr>
        <w:t xml:space="preserve">ast recovery RRC reconfiguration message </w:t>
      </w:r>
      <w:r w:rsidR="00F517DF">
        <w:rPr>
          <w:rFonts w:eastAsia="Malgun Gothic"/>
          <w:lang w:val="x-none" w:eastAsia="ko-KR"/>
        </w:rPr>
        <w:t xml:space="preserve">the fast recovery can be considered </w:t>
      </w:r>
      <w:r w:rsidR="00F2287F">
        <w:rPr>
          <w:rFonts w:eastAsia="Malgun Gothic"/>
          <w:lang w:val="x-none" w:eastAsia="ko-KR"/>
        </w:rPr>
        <w:t xml:space="preserve">as </w:t>
      </w:r>
      <w:r w:rsidR="00F517DF">
        <w:rPr>
          <w:rFonts w:eastAsia="Malgun Gothic"/>
          <w:lang w:val="x-none" w:eastAsia="ko-KR"/>
        </w:rPr>
        <w:t xml:space="preserve">failed. </w:t>
      </w:r>
    </w:p>
    <w:p w:rsidR="00AE452C" w:rsidRPr="00AE452C" w:rsidRDefault="00FC55DB" w:rsidP="00BF7338">
      <w:pPr>
        <w:jc w:val="both"/>
        <w:rPr>
          <w:rFonts w:eastAsia="Malgun Gothic"/>
          <w:lang w:val="x-none" w:eastAsia="ko-KR"/>
        </w:rPr>
      </w:pPr>
      <w:r>
        <w:rPr>
          <w:rFonts w:eastAsia="Malgun Gothic"/>
          <w:lang w:val="x-none" w:eastAsia="ko-KR"/>
        </w:rPr>
        <w:t>The fast recovery failure may be due to</w:t>
      </w:r>
      <w:r w:rsidR="00AE452C" w:rsidRPr="00AE452C">
        <w:rPr>
          <w:rFonts w:eastAsia="Malgun Gothic"/>
          <w:lang w:val="x-none" w:eastAsia="ko-KR"/>
        </w:rPr>
        <w:t xml:space="preserve"> the following potential reasons:</w:t>
      </w:r>
    </w:p>
    <w:p w:rsidR="00F42D01" w:rsidRDefault="00133FFE" w:rsidP="00DE747C">
      <w:pPr>
        <w:pStyle w:val="B1"/>
        <w:numPr>
          <w:ilvl w:val="0"/>
          <w:numId w:val="2"/>
        </w:numPr>
        <w:spacing w:after="120"/>
        <w:ind w:left="357" w:hanging="357"/>
        <w:jc w:val="both"/>
        <w:rPr>
          <w:lang w:eastAsia="zh-CN"/>
        </w:rPr>
      </w:pPr>
      <w:r>
        <w:rPr>
          <w:lang w:eastAsia="zh-CN"/>
        </w:rPr>
        <w:t>Guard timer expiry</w:t>
      </w:r>
    </w:p>
    <w:p w:rsidR="00277525" w:rsidRDefault="00AB3412" w:rsidP="00DE747C">
      <w:pPr>
        <w:pStyle w:val="B1"/>
        <w:numPr>
          <w:ilvl w:val="0"/>
          <w:numId w:val="2"/>
        </w:numPr>
        <w:spacing w:after="120"/>
        <w:ind w:left="357" w:hanging="357"/>
        <w:jc w:val="both"/>
        <w:rPr>
          <w:lang w:eastAsia="zh-CN"/>
        </w:rPr>
      </w:pPr>
      <w:r>
        <w:rPr>
          <w:lang w:eastAsia="zh-CN"/>
        </w:rPr>
        <w:t>During fast recovery</w:t>
      </w:r>
      <w:r w:rsidR="00CB749B">
        <w:rPr>
          <w:lang w:eastAsia="zh-CN"/>
        </w:rPr>
        <w:t xml:space="preserve"> procedure</w:t>
      </w:r>
      <w:r>
        <w:rPr>
          <w:lang w:eastAsia="zh-CN"/>
        </w:rPr>
        <w:t xml:space="preserve"> SCG failure happens</w:t>
      </w:r>
    </w:p>
    <w:p w:rsidR="00C65A41" w:rsidRDefault="00C65A41" w:rsidP="00DE747C">
      <w:pPr>
        <w:pStyle w:val="B1"/>
        <w:numPr>
          <w:ilvl w:val="0"/>
          <w:numId w:val="2"/>
        </w:numPr>
        <w:spacing w:after="120"/>
        <w:ind w:left="357" w:hanging="357"/>
        <w:jc w:val="both"/>
        <w:rPr>
          <w:lang w:eastAsia="zh-CN"/>
        </w:rPr>
      </w:pPr>
      <w:r>
        <w:rPr>
          <w:lang w:eastAsia="zh-CN"/>
        </w:rPr>
        <w:t>Integrity check failure on SCG link</w:t>
      </w:r>
    </w:p>
    <w:p w:rsidR="00CB749B" w:rsidRDefault="00F42D01" w:rsidP="00DE747C">
      <w:pPr>
        <w:pStyle w:val="B1"/>
        <w:numPr>
          <w:ilvl w:val="0"/>
          <w:numId w:val="2"/>
        </w:numPr>
        <w:spacing w:after="120"/>
        <w:ind w:left="357" w:hanging="357"/>
        <w:jc w:val="both"/>
        <w:rPr>
          <w:lang w:eastAsia="zh-CN"/>
        </w:rPr>
      </w:pPr>
      <w:r>
        <w:rPr>
          <w:lang w:eastAsia="zh-CN"/>
        </w:rPr>
        <w:lastRenderedPageBreak/>
        <w:t>UE could not apply the received f</w:t>
      </w:r>
      <w:r w:rsidR="00E0703F">
        <w:rPr>
          <w:lang w:eastAsia="zh-CN"/>
        </w:rPr>
        <w:t>ast recovery RRC reconfiguration</w:t>
      </w:r>
    </w:p>
    <w:p w:rsidR="00FE4298" w:rsidRDefault="00C26512" w:rsidP="00361AED">
      <w:pPr>
        <w:pStyle w:val="B1"/>
        <w:ind w:left="0" w:firstLine="0"/>
        <w:jc w:val="both"/>
        <w:rPr>
          <w:b/>
          <w:lang w:eastAsia="zh-CN"/>
        </w:rPr>
      </w:pPr>
      <w:r>
        <w:rPr>
          <w:b/>
          <w:lang w:eastAsia="zh-CN"/>
        </w:rPr>
        <w:t>Proposal</w:t>
      </w:r>
      <w:r w:rsidRPr="00801180">
        <w:rPr>
          <w:b/>
          <w:lang w:eastAsia="zh-CN"/>
        </w:rPr>
        <w:t xml:space="preserve"> </w:t>
      </w:r>
      <w:r w:rsidR="00133FFE">
        <w:rPr>
          <w:b/>
          <w:lang w:eastAsia="zh-CN"/>
        </w:rPr>
        <w:t>2</w:t>
      </w:r>
      <w:r w:rsidR="00FE4298" w:rsidRPr="00801180">
        <w:rPr>
          <w:rFonts w:hint="eastAsia"/>
          <w:b/>
          <w:lang w:eastAsia="zh-CN"/>
        </w:rPr>
        <w:t xml:space="preserve">: </w:t>
      </w:r>
      <w:r w:rsidR="00D656DB">
        <w:rPr>
          <w:rFonts w:hint="eastAsia"/>
          <w:b/>
          <w:lang w:eastAsia="zh-CN"/>
        </w:rPr>
        <w:t>Wh</w:t>
      </w:r>
      <w:r w:rsidR="007E66AC">
        <w:rPr>
          <w:b/>
          <w:lang w:eastAsia="zh-CN"/>
        </w:rPr>
        <w:t>e</w:t>
      </w:r>
      <w:r w:rsidR="00D656DB">
        <w:rPr>
          <w:rFonts w:hint="eastAsia"/>
          <w:b/>
          <w:lang w:eastAsia="zh-CN"/>
        </w:rPr>
        <w:t xml:space="preserve">n </w:t>
      </w:r>
      <w:r w:rsidR="00D656DB" w:rsidRPr="00533F9B">
        <w:rPr>
          <w:b/>
          <w:lang w:eastAsia="zh-CN"/>
        </w:rPr>
        <w:t xml:space="preserve">fast recovery </w:t>
      </w:r>
      <w:r w:rsidR="00133FFE">
        <w:rPr>
          <w:b/>
          <w:lang w:eastAsia="zh-CN"/>
        </w:rPr>
        <w:t xml:space="preserve">guard </w:t>
      </w:r>
      <w:r w:rsidR="00D656DB" w:rsidRPr="00533F9B">
        <w:rPr>
          <w:b/>
          <w:lang w:eastAsia="zh-CN"/>
        </w:rPr>
        <w:t>timer</w:t>
      </w:r>
      <w:r w:rsidR="00D656DB">
        <w:rPr>
          <w:rFonts w:hint="eastAsia"/>
          <w:b/>
          <w:lang w:eastAsia="zh-CN"/>
        </w:rPr>
        <w:t xml:space="preserve"> is running</w:t>
      </w:r>
      <w:r w:rsidR="00FE4298">
        <w:rPr>
          <w:b/>
          <w:lang w:eastAsia="zh-CN"/>
        </w:rPr>
        <w:t>, MCG fast recovery may fails due to:</w:t>
      </w:r>
    </w:p>
    <w:p w:rsidR="00F42D01" w:rsidRPr="00DE747C" w:rsidRDefault="007E66AC" w:rsidP="00DE747C">
      <w:pPr>
        <w:pStyle w:val="B1"/>
        <w:numPr>
          <w:ilvl w:val="0"/>
          <w:numId w:val="2"/>
        </w:numPr>
        <w:spacing w:after="120"/>
        <w:ind w:left="357" w:hanging="357"/>
        <w:jc w:val="both"/>
        <w:rPr>
          <w:b/>
          <w:lang w:eastAsia="zh-CN"/>
        </w:rPr>
      </w:pPr>
      <w:r w:rsidRPr="00DE747C">
        <w:rPr>
          <w:b/>
          <w:lang w:eastAsia="zh-CN"/>
        </w:rPr>
        <w:t xml:space="preserve"> </w:t>
      </w:r>
      <w:r w:rsidR="00F42D01" w:rsidRPr="00DE747C">
        <w:rPr>
          <w:b/>
          <w:lang w:eastAsia="zh-CN"/>
        </w:rPr>
        <w:t>SCG failure happens</w:t>
      </w:r>
    </w:p>
    <w:p w:rsidR="00F42D01" w:rsidRDefault="00F42D01" w:rsidP="00DE747C">
      <w:pPr>
        <w:pStyle w:val="B1"/>
        <w:numPr>
          <w:ilvl w:val="0"/>
          <w:numId w:val="2"/>
        </w:numPr>
        <w:spacing w:after="120"/>
        <w:ind w:left="357" w:hanging="357"/>
        <w:jc w:val="both"/>
        <w:rPr>
          <w:b/>
          <w:lang w:eastAsia="zh-CN"/>
        </w:rPr>
      </w:pPr>
      <w:r w:rsidRPr="00F42D01">
        <w:rPr>
          <w:b/>
          <w:lang w:eastAsia="zh-CN"/>
        </w:rPr>
        <w:t>UE could not apply the received fast recovery RRC reconfiguration</w:t>
      </w:r>
      <w:r w:rsidR="00D656DB">
        <w:rPr>
          <w:rFonts w:hint="eastAsia"/>
          <w:b/>
          <w:lang w:eastAsia="zh-CN"/>
        </w:rPr>
        <w:t xml:space="preserve"> for MCG</w:t>
      </w:r>
    </w:p>
    <w:p w:rsidR="00E0703F" w:rsidRPr="00E0703F" w:rsidRDefault="00CB749B" w:rsidP="00361AED">
      <w:pPr>
        <w:pStyle w:val="B1"/>
        <w:ind w:left="0" w:firstLine="0"/>
        <w:jc w:val="both"/>
        <w:rPr>
          <w:lang w:eastAsia="zh-CN"/>
        </w:rPr>
      </w:pPr>
      <w:r>
        <w:rPr>
          <w:lang w:eastAsia="zh-CN"/>
        </w:rPr>
        <w:t>I</w:t>
      </w:r>
      <w:r>
        <w:rPr>
          <w:rFonts w:hint="eastAsia"/>
          <w:lang w:eastAsia="zh-CN"/>
        </w:rPr>
        <w:t xml:space="preserve">f </w:t>
      </w:r>
      <w:r>
        <w:rPr>
          <w:lang w:eastAsia="zh-CN"/>
        </w:rPr>
        <w:t xml:space="preserve">the </w:t>
      </w:r>
      <w:r w:rsidR="003A033B">
        <w:rPr>
          <w:lang w:eastAsia="zh-CN"/>
        </w:rPr>
        <w:t>fast recovery fails, for example due to SCG failure, UE may</w:t>
      </w:r>
      <w:r w:rsidR="00E0703F">
        <w:rPr>
          <w:lang w:eastAsia="zh-CN"/>
        </w:rPr>
        <w:t xml:space="preserve"> perform</w:t>
      </w:r>
      <w:r w:rsidR="005F2BEB">
        <w:rPr>
          <w:lang w:eastAsia="zh-CN"/>
        </w:rPr>
        <w:t xml:space="preserve"> re/</w:t>
      </w:r>
      <w:r w:rsidR="003A033B">
        <w:rPr>
          <w:lang w:eastAsia="zh-CN"/>
        </w:rPr>
        <w:t xml:space="preserve">establishment </w:t>
      </w:r>
      <w:r w:rsidR="006C5471">
        <w:rPr>
          <w:lang w:eastAsia="zh-CN"/>
        </w:rPr>
        <w:t xml:space="preserve">like legacy UE behaviour. </w:t>
      </w:r>
    </w:p>
    <w:p w:rsidR="00CB749B" w:rsidRDefault="001007FF" w:rsidP="00361AED">
      <w:pPr>
        <w:pStyle w:val="B1"/>
        <w:ind w:left="0" w:firstLine="0"/>
        <w:jc w:val="both"/>
        <w:rPr>
          <w:lang w:eastAsia="zh-CN"/>
        </w:rPr>
      </w:pPr>
      <w:r>
        <w:rPr>
          <w:lang w:eastAsia="zh-CN"/>
        </w:rPr>
        <w:t>Therefore</w:t>
      </w:r>
      <w:r w:rsidR="00ED6228">
        <w:rPr>
          <w:lang w:eastAsia="zh-CN"/>
        </w:rPr>
        <w:t>,</w:t>
      </w:r>
    </w:p>
    <w:p w:rsidR="00541FE0" w:rsidRDefault="00FE4298" w:rsidP="00361AED">
      <w:pPr>
        <w:jc w:val="both"/>
        <w:rPr>
          <w:b/>
          <w:lang w:eastAsia="zh-CN"/>
        </w:rPr>
      </w:pPr>
      <w:r>
        <w:rPr>
          <w:b/>
          <w:lang w:eastAsia="zh-CN"/>
        </w:rPr>
        <w:t xml:space="preserve">Proposal </w:t>
      </w:r>
      <w:r w:rsidR="00133FFE">
        <w:rPr>
          <w:b/>
          <w:lang w:eastAsia="zh-CN"/>
        </w:rPr>
        <w:t>3</w:t>
      </w:r>
      <w:r w:rsidRPr="00801180">
        <w:rPr>
          <w:rFonts w:hint="eastAsia"/>
          <w:b/>
          <w:lang w:eastAsia="zh-CN"/>
        </w:rPr>
        <w:t>:</w:t>
      </w:r>
      <w:r>
        <w:rPr>
          <w:b/>
          <w:lang w:eastAsia="zh-CN"/>
        </w:rPr>
        <w:t xml:space="preserve"> If fast recovery failure occurs, UE </w:t>
      </w:r>
      <w:r w:rsidR="00ED6228">
        <w:rPr>
          <w:b/>
          <w:lang w:eastAsia="zh-CN"/>
        </w:rPr>
        <w:t>would trigger re</w:t>
      </w:r>
      <w:r w:rsidR="00D656DB">
        <w:rPr>
          <w:rFonts w:hint="eastAsia"/>
          <w:b/>
          <w:lang w:eastAsia="zh-CN"/>
        </w:rPr>
        <w:t>-</w:t>
      </w:r>
      <w:r w:rsidR="00ED6228">
        <w:rPr>
          <w:b/>
          <w:lang w:eastAsia="zh-CN"/>
        </w:rPr>
        <w:t>establishment procedure.</w:t>
      </w:r>
    </w:p>
    <w:p w:rsidR="00034C8D" w:rsidRPr="004D6A1A" w:rsidRDefault="00F434EC" w:rsidP="00575161">
      <w:pPr>
        <w:pStyle w:val="3"/>
        <w:numPr>
          <w:ilvl w:val="2"/>
          <w:numId w:val="3"/>
        </w:numPr>
        <w:overflowPunct w:val="0"/>
        <w:autoSpaceDE w:val="0"/>
        <w:autoSpaceDN w:val="0"/>
        <w:adjustRightInd w:val="0"/>
        <w:ind w:left="1134" w:hanging="1134"/>
        <w:textAlignment w:val="baseline"/>
        <w:rPr>
          <w:rFonts w:eastAsia="Times New Roman"/>
          <w:lang w:eastAsia="x-none"/>
        </w:rPr>
      </w:pPr>
      <w:r w:rsidRPr="004D6A1A">
        <w:rPr>
          <w:rFonts w:eastAsia="Times New Roman"/>
          <w:lang w:eastAsia="x-none"/>
        </w:rPr>
        <w:t>F</w:t>
      </w:r>
      <w:r w:rsidR="00034C8D" w:rsidRPr="004D6A1A">
        <w:rPr>
          <w:rFonts w:eastAsia="Times New Roman"/>
          <w:lang w:eastAsia="x-none"/>
        </w:rPr>
        <w:t>ast recovery failure</w:t>
      </w:r>
      <w:r w:rsidRPr="004D6A1A">
        <w:rPr>
          <w:rFonts w:eastAsia="Times New Roman"/>
          <w:lang w:eastAsia="x-none"/>
        </w:rPr>
        <w:t xml:space="preserve"> indication</w:t>
      </w:r>
    </w:p>
    <w:p w:rsidR="00034C8D" w:rsidRDefault="005F2BEB" w:rsidP="005F2BEB">
      <w:pPr>
        <w:pStyle w:val="B1"/>
        <w:ind w:left="0" w:firstLine="0"/>
        <w:jc w:val="both"/>
        <w:rPr>
          <w:lang w:eastAsia="zh-CN"/>
        </w:rPr>
      </w:pPr>
      <w:r w:rsidRPr="005F2BEB">
        <w:rPr>
          <w:lang w:eastAsia="zh-CN"/>
        </w:rPr>
        <w:t>I</w:t>
      </w:r>
      <w:r w:rsidRPr="005F2BEB">
        <w:rPr>
          <w:rFonts w:hint="eastAsia"/>
          <w:lang w:eastAsia="zh-CN"/>
        </w:rPr>
        <w:t xml:space="preserve">f </w:t>
      </w:r>
      <w:r w:rsidRPr="005F2BEB">
        <w:rPr>
          <w:lang w:eastAsia="zh-CN"/>
        </w:rPr>
        <w:t>fast recovery</w:t>
      </w:r>
      <w:r>
        <w:rPr>
          <w:lang w:eastAsia="zh-CN"/>
        </w:rPr>
        <w:t xml:space="preserve"> fails, </w:t>
      </w:r>
      <w:r w:rsidR="00F434EC">
        <w:rPr>
          <w:lang w:eastAsia="zh-CN"/>
        </w:rPr>
        <w:t xml:space="preserve">for example due to SCG failure during fast recovery, UE </w:t>
      </w:r>
      <w:r w:rsidR="00F434EC" w:rsidRPr="00F434EC">
        <w:rPr>
          <w:lang w:eastAsia="zh-CN"/>
        </w:rPr>
        <w:t>would trigger re/establishment</w:t>
      </w:r>
      <w:r w:rsidR="00F434EC">
        <w:rPr>
          <w:lang w:eastAsia="zh-CN"/>
        </w:rPr>
        <w:t xml:space="preserve">. The </w:t>
      </w:r>
      <w:r w:rsidR="00F434EC" w:rsidRPr="00F434EC">
        <w:rPr>
          <w:lang w:eastAsia="zh-CN"/>
        </w:rPr>
        <w:t>re/establishment</w:t>
      </w:r>
      <w:r w:rsidR="00F434EC">
        <w:rPr>
          <w:lang w:eastAsia="zh-CN"/>
        </w:rPr>
        <w:t xml:space="preserve"> </w:t>
      </w:r>
      <w:r w:rsidR="00A217DB">
        <w:rPr>
          <w:lang w:eastAsia="zh-CN"/>
        </w:rPr>
        <w:t>may be done at one of the following nodes:</w:t>
      </w:r>
    </w:p>
    <w:p w:rsidR="00A217DB" w:rsidRDefault="00A217DB" w:rsidP="00575161">
      <w:pPr>
        <w:pStyle w:val="B1"/>
        <w:numPr>
          <w:ilvl w:val="0"/>
          <w:numId w:val="6"/>
        </w:numPr>
        <w:spacing w:after="120"/>
        <w:jc w:val="both"/>
        <w:rPr>
          <w:lang w:eastAsia="zh-CN"/>
        </w:rPr>
      </w:pPr>
      <w:r>
        <w:rPr>
          <w:lang w:eastAsia="zh-CN"/>
        </w:rPr>
        <w:t>Source MN: MN where MCG failure occurs</w:t>
      </w:r>
    </w:p>
    <w:p w:rsidR="00A217DB" w:rsidRDefault="00A217DB" w:rsidP="00575161">
      <w:pPr>
        <w:pStyle w:val="B1"/>
        <w:numPr>
          <w:ilvl w:val="0"/>
          <w:numId w:val="6"/>
        </w:numPr>
        <w:spacing w:after="120"/>
        <w:jc w:val="both"/>
        <w:rPr>
          <w:lang w:eastAsia="zh-CN"/>
        </w:rPr>
      </w:pPr>
      <w:r>
        <w:rPr>
          <w:lang w:eastAsia="zh-CN"/>
        </w:rPr>
        <w:t>Source SN: SN where fast recovery was triggered and failed</w:t>
      </w:r>
    </w:p>
    <w:p w:rsidR="00A217DB" w:rsidRDefault="00A217DB" w:rsidP="00575161">
      <w:pPr>
        <w:pStyle w:val="B1"/>
        <w:numPr>
          <w:ilvl w:val="0"/>
          <w:numId w:val="6"/>
        </w:numPr>
        <w:spacing w:after="120"/>
        <w:jc w:val="both"/>
        <w:rPr>
          <w:lang w:eastAsia="zh-CN"/>
        </w:rPr>
      </w:pPr>
      <w:r>
        <w:rPr>
          <w:lang w:eastAsia="zh-CN"/>
        </w:rPr>
        <w:t>New MN: different from source MN</w:t>
      </w:r>
    </w:p>
    <w:p w:rsidR="00A217DB" w:rsidRDefault="00A217DB" w:rsidP="00575161">
      <w:pPr>
        <w:pStyle w:val="B1"/>
        <w:numPr>
          <w:ilvl w:val="0"/>
          <w:numId w:val="6"/>
        </w:numPr>
        <w:spacing w:after="120"/>
        <w:jc w:val="both"/>
        <w:rPr>
          <w:lang w:eastAsia="zh-CN"/>
        </w:rPr>
      </w:pPr>
      <w:r>
        <w:rPr>
          <w:lang w:eastAsia="zh-CN"/>
        </w:rPr>
        <w:t>New SN: different from source SN</w:t>
      </w:r>
    </w:p>
    <w:p w:rsidR="005F2BEB" w:rsidRPr="00137F32" w:rsidRDefault="00137F32" w:rsidP="00137F32">
      <w:pPr>
        <w:pStyle w:val="B1"/>
        <w:ind w:left="0" w:firstLine="0"/>
        <w:jc w:val="both"/>
        <w:rPr>
          <w:b/>
          <w:lang w:eastAsia="zh-CN"/>
        </w:rPr>
      </w:pPr>
      <w:r w:rsidRPr="00137F32">
        <w:rPr>
          <w:b/>
          <w:lang w:eastAsia="zh-CN"/>
        </w:rPr>
        <w:t xml:space="preserve">Observation </w:t>
      </w:r>
      <w:r w:rsidR="00133FFE">
        <w:rPr>
          <w:b/>
          <w:lang w:eastAsia="zh-CN"/>
        </w:rPr>
        <w:t>1</w:t>
      </w:r>
      <w:r w:rsidRPr="00137F32">
        <w:rPr>
          <w:b/>
          <w:lang w:eastAsia="zh-CN"/>
        </w:rPr>
        <w:t xml:space="preserve">: After fast recovery failure, UE may </w:t>
      </w:r>
      <w:r w:rsidR="004030C4">
        <w:rPr>
          <w:b/>
          <w:lang w:eastAsia="zh-CN"/>
        </w:rPr>
        <w:t xml:space="preserve">perform </w:t>
      </w:r>
      <w:r w:rsidRPr="00137F32">
        <w:rPr>
          <w:b/>
          <w:lang w:eastAsia="zh-CN"/>
        </w:rPr>
        <w:t>re/establishment to:</w:t>
      </w:r>
    </w:p>
    <w:p w:rsidR="00137F32" w:rsidRPr="00137F32" w:rsidRDefault="00137F32" w:rsidP="00575161">
      <w:pPr>
        <w:pStyle w:val="B1"/>
        <w:numPr>
          <w:ilvl w:val="0"/>
          <w:numId w:val="6"/>
        </w:numPr>
        <w:spacing w:after="120"/>
        <w:jc w:val="both"/>
        <w:rPr>
          <w:b/>
          <w:lang w:eastAsia="zh-CN"/>
        </w:rPr>
      </w:pPr>
      <w:r w:rsidRPr="00137F32">
        <w:rPr>
          <w:b/>
          <w:lang w:eastAsia="zh-CN"/>
        </w:rPr>
        <w:t>Source MN: MN where MCG failure occurs</w:t>
      </w:r>
    </w:p>
    <w:p w:rsidR="00137F32" w:rsidRPr="00137F32" w:rsidRDefault="00137F32" w:rsidP="00575161">
      <w:pPr>
        <w:pStyle w:val="B1"/>
        <w:numPr>
          <w:ilvl w:val="0"/>
          <w:numId w:val="6"/>
        </w:numPr>
        <w:spacing w:after="120"/>
        <w:jc w:val="both"/>
        <w:rPr>
          <w:b/>
          <w:lang w:eastAsia="zh-CN"/>
        </w:rPr>
      </w:pPr>
      <w:r w:rsidRPr="00137F32">
        <w:rPr>
          <w:b/>
          <w:lang w:eastAsia="zh-CN"/>
        </w:rPr>
        <w:t>Source SN: SN where fast recovery was triggered and failed</w:t>
      </w:r>
    </w:p>
    <w:p w:rsidR="00137F32" w:rsidRPr="00137F32" w:rsidRDefault="00137F32" w:rsidP="00575161">
      <w:pPr>
        <w:pStyle w:val="B1"/>
        <w:numPr>
          <w:ilvl w:val="0"/>
          <w:numId w:val="6"/>
        </w:numPr>
        <w:spacing w:after="120"/>
        <w:jc w:val="both"/>
        <w:rPr>
          <w:b/>
          <w:lang w:eastAsia="zh-CN"/>
        </w:rPr>
      </w:pPr>
      <w:r w:rsidRPr="00137F32">
        <w:rPr>
          <w:b/>
          <w:lang w:eastAsia="zh-CN"/>
        </w:rPr>
        <w:t>New MN: different from source MN</w:t>
      </w:r>
    </w:p>
    <w:p w:rsidR="00137F32" w:rsidRPr="00137F32" w:rsidRDefault="00137F32" w:rsidP="00575161">
      <w:pPr>
        <w:pStyle w:val="B1"/>
        <w:numPr>
          <w:ilvl w:val="0"/>
          <w:numId w:val="6"/>
        </w:numPr>
        <w:spacing w:after="120"/>
        <w:jc w:val="both"/>
        <w:rPr>
          <w:b/>
          <w:lang w:eastAsia="zh-CN"/>
        </w:rPr>
      </w:pPr>
      <w:r w:rsidRPr="00137F32">
        <w:rPr>
          <w:b/>
          <w:lang w:eastAsia="zh-CN"/>
        </w:rPr>
        <w:t>New SN: different from source SN</w:t>
      </w:r>
    </w:p>
    <w:p w:rsidR="00F15DF7" w:rsidRDefault="00DA18E9" w:rsidP="00137F32">
      <w:pPr>
        <w:pStyle w:val="B1"/>
        <w:ind w:left="0" w:firstLine="0"/>
        <w:jc w:val="both"/>
        <w:rPr>
          <w:lang w:eastAsia="zh-CN"/>
        </w:rPr>
      </w:pPr>
      <w:r w:rsidRPr="00DC71F9">
        <w:rPr>
          <w:rFonts w:hint="eastAsia"/>
          <w:sz w:val="21"/>
          <w:szCs w:val="21"/>
          <w:lang w:eastAsia="zh-CN"/>
        </w:rPr>
        <w:t>At</w:t>
      </w:r>
      <w:r w:rsidR="00DC71F9" w:rsidRPr="00DC71F9">
        <w:rPr>
          <w:sz w:val="21"/>
          <w:szCs w:val="21"/>
          <w:lang w:eastAsia="zh-CN"/>
        </w:rPr>
        <w:t xml:space="preserve"> </w:t>
      </w:r>
      <w:r w:rsidR="00DC71F9" w:rsidRPr="00DC71F9">
        <w:rPr>
          <w:lang w:eastAsia="zh-CN"/>
        </w:rPr>
        <w:t xml:space="preserve">re/establishment, UE would send a </w:t>
      </w:r>
      <w:r w:rsidR="00F15DF7">
        <w:rPr>
          <w:lang w:eastAsia="zh-CN"/>
        </w:rPr>
        <w:t>fast recovery</w:t>
      </w:r>
      <w:r w:rsidR="00F15DF7" w:rsidRPr="00DC71F9">
        <w:rPr>
          <w:lang w:eastAsia="zh-CN"/>
        </w:rPr>
        <w:t xml:space="preserve"> </w:t>
      </w:r>
      <w:r w:rsidR="00DC71F9" w:rsidRPr="00DC71F9">
        <w:rPr>
          <w:lang w:eastAsia="zh-CN"/>
        </w:rPr>
        <w:t xml:space="preserve">failure </w:t>
      </w:r>
      <w:r w:rsidR="004030C4">
        <w:rPr>
          <w:lang w:eastAsia="zh-CN"/>
        </w:rPr>
        <w:t>information</w:t>
      </w:r>
      <w:r w:rsidR="00DC71F9">
        <w:rPr>
          <w:lang w:eastAsia="zh-CN"/>
        </w:rPr>
        <w:t xml:space="preserve"> </w:t>
      </w:r>
      <w:r w:rsidR="00F15DF7">
        <w:rPr>
          <w:lang w:eastAsia="zh-CN"/>
        </w:rPr>
        <w:t>t</w:t>
      </w:r>
      <w:r w:rsidR="00DC71F9">
        <w:rPr>
          <w:lang w:eastAsia="zh-CN"/>
        </w:rPr>
        <w:t xml:space="preserve">o network. </w:t>
      </w:r>
      <w:r w:rsidR="00F15DF7">
        <w:rPr>
          <w:lang w:eastAsia="zh-CN"/>
        </w:rPr>
        <w:t xml:space="preserve">This failure indication is </w:t>
      </w:r>
      <w:r w:rsidR="00F15DF7">
        <w:rPr>
          <w:i/>
          <w:lang w:eastAsia="zh-CN"/>
        </w:rPr>
        <w:t>SCG/MCGF</w:t>
      </w:r>
      <w:r w:rsidR="00F15DF7" w:rsidRPr="00F15DF7">
        <w:rPr>
          <w:i/>
          <w:lang w:eastAsia="zh-CN"/>
        </w:rPr>
        <w:t>ailure</w:t>
      </w:r>
      <w:r w:rsidR="00F15DF7" w:rsidRPr="0039272A">
        <w:rPr>
          <w:i/>
          <w:lang w:eastAsia="zh-CN"/>
        </w:rPr>
        <w:t>Information</w:t>
      </w:r>
      <w:r w:rsidR="00F15DF7">
        <w:rPr>
          <w:lang w:eastAsia="zh-CN"/>
        </w:rPr>
        <w:t xml:space="preserve"> </w:t>
      </w:r>
      <w:r w:rsidR="004030C4">
        <w:rPr>
          <w:lang w:eastAsia="zh-CN"/>
        </w:rPr>
        <w:t>a</w:t>
      </w:r>
      <w:r w:rsidR="00F15DF7">
        <w:rPr>
          <w:lang w:eastAsia="zh-CN"/>
        </w:rPr>
        <w:t>like, but the cause cannot be considered as simple</w:t>
      </w:r>
      <w:r w:rsidR="00F15DF7" w:rsidRPr="00F15DF7">
        <w:rPr>
          <w:i/>
          <w:lang w:eastAsia="zh-CN"/>
        </w:rPr>
        <w:t xml:space="preserve"> </w:t>
      </w:r>
      <w:r w:rsidR="00F15DF7">
        <w:rPr>
          <w:i/>
          <w:lang w:eastAsia="zh-CN"/>
        </w:rPr>
        <w:t>SCGF</w:t>
      </w:r>
      <w:r w:rsidR="00F15DF7" w:rsidRPr="00F15DF7">
        <w:rPr>
          <w:i/>
          <w:lang w:eastAsia="zh-CN"/>
        </w:rPr>
        <w:t>ailure</w:t>
      </w:r>
      <w:r w:rsidR="00F15DF7" w:rsidRPr="0039272A">
        <w:rPr>
          <w:i/>
          <w:lang w:eastAsia="zh-CN"/>
        </w:rPr>
        <w:t>Information</w:t>
      </w:r>
      <w:r w:rsidR="00F15DF7">
        <w:rPr>
          <w:i/>
          <w:lang w:eastAsia="zh-CN"/>
        </w:rPr>
        <w:t xml:space="preserve"> </w:t>
      </w:r>
      <w:r w:rsidR="00F15DF7" w:rsidRPr="00F15DF7">
        <w:rPr>
          <w:lang w:eastAsia="zh-CN"/>
        </w:rPr>
        <w:t>or</w:t>
      </w:r>
      <w:r w:rsidR="00F15DF7">
        <w:rPr>
          <w:i/>
          <w:lang w:eastAsia="zh-CN"/>
        </w:rPr>
        <w:t xml:space="preserve"> MCGF</w:t>
      </w:r>
      <w:r w:rsidR="00F15DF7" w:rsidRPr="00F15DF7">
        <w:rPr>
          <w:i/>
          <w:lang w:eastAsia="zh-CN"/>
        </w:rPr>
        <w:t>ailure</w:t>
      </w:r>
      <w:r w:rsidR="00F15DF7" w:rsidRPr="0039272A">
        <w:rPr>
          <w:i/>
          <w:lang w:eastAsia="zh-CN"/>
        </w:rPr>
        <w:t>Information</w:t>
      </w:r>
      <w:r w:rsidR="00F15DF7">
        <w:rPr>
          <w:lang w:eastAsia="zh-CN"/>
        </w:rPr>
        <w:t>.</w:t>
      </w:r>
    </w:p>
    <w:p w:rsidR="006F5AE0" w:rsidRDefault="00F15DF7" w:rsidP="00137F32">
      <w:pPr>
        <w:pStyle w:val="B1"/>
        <w:ind w:left="0" w:firstLine="0"/>
        <w:jc w:val="both"/>
        <w:rPr>
          <w:lang w:eastAsia="zh-CN"/>
        </w:rPr>
      </w:pPr>
      <w:r>
        <w:rPr>
          <w:lang w:eastAsia="zh-CN"/>
        </w:rPr>
        <w:t xml:space="preserve">For </w:t>
      </w:r>
      <w:r>
        <w:rPr>
          <w:i/>
          <w:lang w:eastAsia="zh-CN"/>
        </w:rPr>
        <w:t>SCGF</w:t>
      </w:r>
      <w:r w:rsidRPr="00F15DF7">
        <w:rPr>
          <w:i/>
          <w:lang w:eastAsia="zh-CN"/>
        </w:rPr>
        <w:t>ailure</w:t>
      </w:r>
      <w:r w:rsidRPr="0039272A">
        <w:rPr>
          <w:i/>
          <w:lang w:eastAsia="zh-CN"/>
        </w:rPr>
        <w:t>Information</w:t>
      </w:r>
      <w:r>
        <w:rPr>
          <w:lang w:eastAsia="zh-CN"/>
        </w:rPr>
        <w:t xml:space="preserve"> a simple SN reestablishment or release or change is sufficient and the failure underlying cause can be restricted to only SN problem.</w:t>
      </w:r>
      <w:r w:rsidR="00922294">
        <w:rPr>
          <w:lang w:eastAsia="zh-CN"/>
        </w:rPr>
        <w:t xml:space="preserve"> As f</w:t>
      </w:r>
      <w:r>
        <w:rPr>
          <w:lang w:eastAsia="zh-CN"/>
        </w:rPr>
        <w:t xml:space="preserve">or </w:t>
      </w:r>
      <w:r>
        <w:rPr>
          <w:i/>
          <w:lang w:eastAsia="zh-CN"/>
        </w:rPr>
        <w:t>MCGF</w:t>
      </w:r>
      <w:r w:rsidRPr="00F15DF7">
        <w:rPr>
          <w:i/>
          <w:lang w:eastAsia="zh-CN"/>
        </w:rPr>
        <w:t>ailure</w:t>
      </w:r>
      <w:r w:rsidRPr="0039272A">
        <w:rPr>
          <w:i/>
          <w:lang w:eastAsia="zh-CN"/>
        </w:rPr>
        <w:t>Information</w:t>
      </w:r>
      <w:r>
        <w:rPr>
          <w:lang w:eastAsia="zh-CN"/>
        </w:rPr>
        <w:t xml:space="preserve">, </w:t>
      </w:r>
      <w:r w:rsidR="00922294">
        <w:rPr>
          <w:lang w:eastAsia="zh-CN"/>
        </w:rPr>
        <w:t xml:space="preserve">in case of MCG RLF, the failure cause only involve MN. But for fast recovery failure the failure may be related to a joint MN and SN problem. For example, in case of fast recovery failure due to SCG failure, UE experiences consecutive failure at MN then at SN. Thus, fast recovery failure </w:t>
      </w:r>
      <w:r w:rsidR="006F5AE0">
        <w:rPr>
          <w:lang w:eastAsia="zh-CN"/>
        </w:rPr>
        <w:t>information</w:t>
      </w:r>
      <w:r w:rsidR="00922294">
        <w:rPr>
          <w:lang w:eastAsia="zh-CN"/>
        </w:rPr>
        <w:t xml:space="preserve"> should be different from </w:t>
      </w:r>
      <w:r w:rsidR="00922294">
        <w:rPr>
          <w:i/>
          <w:lang w:eastAsia="zh-CN"/>
        </w:rPr>
        <w:t>SCGF</w:t>
      </w:r>
      <w:r w:rsidR="00922294" w:rsidRPr="00F15DF7">
        <w:rPr>
          <w:i/>
          <w:lang w:eastAsia="zh-CN"/>
        </w:rPr>
        <w:t>ailure</w:t>
      </w:r>
      <w:r w:rsidR="00922294" w:rsidRPr="0039272A">
        <w:rPr>
          <w:i/>
          <w:lang w:eastAsia="zh-CN"/>
        </w:rPr>
        <w:t>Information</w:t>
      </w:r>
      <w:r w:rsidR="00922294">
        <w:rPr>
          <w:i/>
          <w:lang w:eastAsia="zh-CN"/>
        </w:rPr>
        <w:t xml:space="preserve"> </w:t>
      </w:r>
      <w:r w:rsidR="00922294" w:rsidRPr="00922294">
        <w:rPr>
          <w:lang w:eastAsia="zh-CN"/>
        </w:rPr>
        <w:t>and</w:t>
      </w:r>
      <w:r w:rsidR="00922294">
        <w:rPr>
          <w:i/>
          <w:lang w:eastAsia="zh-CN"/>
        </w:rPr>
        <w:t xml:space="preserve"> MCGF</w:t>
      </w:r>
      <w:r w:rsidR="00922294" w:rsidRPr="00F15DF7">
        <w:rPr>
          <w:i/>
          <w:lang w:eastAsia="zh-CN"/>
        </w:rPr>
        <w:t>ailure</w:t>
      </w:r>
      <w:r w:rsidR="00922294" w:rsidRPr="0039272A">
        <w:rPr>
          <w:i/>
          <w:lang w:eastAsia="zh-CN"/>
        </w:rPr>
        <w:t>Information</w:t>
      </w:r>
      <w:r w:rsidR="00922294">
        <w:rPr>
          <w:lang w:eastAsia="zh-CN"/>
        </w:rPr>
        <w:t xml:space="preserve">, </w:t>
      </w:r>
      <w:r w:rsidR="006F5AE0">
        <w:rPr>
          <w:lang w:eastAsia="zh-CN"/>
        </w:rPr>
        <w:t>The fast recovery failure information may include:</w:t>
      </w:r>
    </w:p>
    <w:p w:rsidR="006F5AE0" w:rsidRDefault="006F5AE0" w:rsidP="00575161">
      <w:pPr>
        <w:pStyle w:val="B1"/>
        <w:numPr>
          <w:ilvl w:val="0"/>
          <w:numId w:val="7"/>
        </w:numPr>
        <w:spacing w:after="120"/>
        <w:jc w:val="both"/>
        <w:rPr>
          <w:lang w:eastAsia="zh-CN"/>
        </w:rPr>
      </w:pPr>
      <w:r>
        <w:rPr>
          <w:i/>
          <w:lang w:eastAsia="zh-CN"/>
        </w:rPr>
        <w:t>MCGF</w:t>
      </w:r>
      <w:r w:rsidRPr="00F15DF7">
        <w:rPr>
          <w:i/>
          <w:lang w:eastAsia="zh-CN"/>
        </w:rPr>
        <w:t>ailure</w:t>
      </w:r>
      <w:r w:rsidRPr="0039272A">
        <w:rPr>
          <w:i/>
          <w:lang w:eastAsia="zh-CN"/>
        </w:rPr>
        <w:t>Information</w:t>
      </w:r>
      <w:r>
        <w:rPr>
          <w:lang w:eastAsia="zh-CN"/>
        </w:rPr>
        <w:t>,</w:t>
      </w:r>
    </w:p>
    <w:p w:rsidR="006F5AE0" w:rsidRDefault="006F5AE0" w:rsidP="00575161">
      <w:pPr>
        <w:pStyle w:val="B1"/>
        <w:numPr>
          <w:ilvl w:val="0"/>
          <w:numId w:val="7"/>
        </w:numPr>
        <w:spacing w:after="120"/>
        <w:jc w:val="both"/>
        <w:rPr>
          <w:i/>
          <w:lang w:eastAsia="zh-CN"/>
        </w:rPr>
      </w:pPr>
      <w:r>
        <w:rPr>
          <w:i/>
          <w:lang w:eastAsia="zh-CN"/>
        </w:rPr>
        <w:t>SCGF</w:t>
      </w:r>
      <w:r w:rsidRPr="00F15DF7">
        <w:rPr>
          <w:i/>
          <w:lang w:eastAsia="zh-CN"/>
        </w:rPr>
        <w:t>ailure</w:t>
      </w:r>
      <w:r w:rsidRPr="0039272A">
        <w:rPr>
          <w:i/>
          <w:lang w:eastAsia="zh-CN"/>
        </w:rPr>
        <w:t>Information</w:t>
      </w:r>
    </w:p>
    <w:p w:rsidR="006F5AE0" w:rsidRPr="006F5AE0" w:rsidRDefault="006F5AE0" w:rsidP="00575161">
      <w:pPr>
        <w:pStyle w:val="B1"/>
        <w:numPr>
          <w:ilvl w:val="0"/>
          <w:numId w:val="7"/>
        </w:numPr>
        <w:spacing w:after="120"/>
        <w:jc w:val="both"/>
        <w:rPr>
          <w:lang w:eastAsia="zh-CN"/>
        </w:rPr>
      </w:pPr>
      <w:r w:rsidRPr="006F5AE0">
        <w:rPr>
          <w:lang w:eastAsia="zh-CN"/>
        </w:rPr>
        <w:t xml:space="preserve">Re/establishment </w:t>
      </w:r>
      <w:r>
        <w:rPr>
          <w:lang w:eastAsia="zh-CN"/>
        </w:rPr>
        <w:t>node related i</w:t>
      </w:r>
      <w:r w:rsidR="00780C15">
        <w:rPr>
          <w:lang w:eastAsia="zh-CN"/>
        </w:rPr>
        <w:t>nformation, e.g., CGI, radio condition at re/establishment.</w:t>
      </w:r>
    </w:p>
    <w:p w:rsidR="00F15DF7" w:rsidRDefault="00922294" w:rsidP="00137F32">
      <w:pPr>
        <w:pStyle w:val="B1"/>
        <w:ind w:left="0" w:firstLine="0"/>
        <w:jc w:val="both"/>
        <w:rPr>
          <w:lang w:eastAsia="zh-CN"/>
        </w:rPr>
      </w:pPr>
      <w:r>
        <w:rPr>
          <w:lang w:eastAsia="zh-CN"/>
        </w:rPr>
        <w:t>Therefore,</w:t>
      </w:r>
    </w:p>
    <w:p w:rsidR="00922294" w:rsidRDefault="00922294" w:rsidP="00922294">
      <w:pPr>
        <w:jc w:val="both"/>
        <w:rPr>
          <w:b/>
          <w:lang w:eastAsia="zh-CN"/>
        </w:rPr>
      </w:pPr>
      <w:r>
        <w:rPr>
          <w:b/>
          <w:lang w:eastAsia="zh-CN"/>
        </w:rPr>
        <w:t xml:space="preserve">Proposal </w:t>
      </w:r>
      <w:r w:rsidR="00133FFE">
        <w:rPr>
          <w:b/>
          <w:lang w:eastAsia="zh-CN"/>
        </w:rPr>
        <w:t>3</w:t>
      </w:r>
      <w:r w:rsidRPr="00801180">
        <w:rPr>
          <w:rFonts w:hint="eastAsia"/>
          <w:b/>
          <w:lang w:eastAsia="zh-CN"/>
        </w:rPr>
        <w:t>:</w:t>
      </w:r>
      <w:r>
        <w:rPr>
          <w:b/>
          <w:lang w:eastAsia="zh-CN"/>
        </w:rPr>
        <w:t xml:space="preserve"> If fast recovery failure occurs, after re</w:t>
      </w:r>
      <w:r w:rsidR="00D656DB">
        <w:rPr>
          <w:rFonts w:hint="eastAsia"/>
          <w:b/>
          <w:lang w:eastAsia="zh-CN"/>
        </w:rPr>
        <w:t>-</w:t>
      </w:r>
      <w:r>
        <w:rPr>
          <w:b/>
          <w:lang w:eastAsia="zh-CN"/>
        </w:rPr>
        <w:t xml:space="preserve">establishment UE should send a fast recovery failure </w:t>
      </w:r>
      <w:r w:rsidR="006F5AE0">
        <w:rPr>
          <w:b/>
          <w:lang w:eastAsia="zh-CN"/>
        </w:rPr>
        <w:t>message</w:t>
      </w:r>
      <w:r>
        <w:rPr>
          <w:b/>
          <w:lang w:eastAsia="zh-CN"/>
        </w:rPr>
        <w:t xml:space="preserve"> to network.</w:t>
      </w:r>
      <w:r w:rsidR="004030C4">
        <w:rPr>
          <w:b/>
          <w:lang w:eastAsia="zh-CN"/>
        </w:rPr>
        <w:t xml:space="preserve"> The fast recovery failure message may include:</w:t>
      </w:r>
    </w:p>
    <w:p w:rsidR="004030C4" w:rsidRPr="004030C4" w:rsidRDefault="004030C4" w:rsidP="00575161">
      <w:pPr>
        <w:pStyle w:val="B1"/>
        <w:numPr>
          <w:ilvl w:val="0"/>
          <w:numId w:val="7"/>
        </w:numPr>
        <w:spacing w:after="120"/>
        <w:jc w:val="both"/>
        <w:rPr>
          <w:b/>
          <w:lang w:eastAsia="zh-CN"/>
        </w:rPr>
      </w:pPr>
      <w:r w:rsidRPr="004030C4">
        <w:rPr>
          <w:b/>
          <w:i/>
          <w:lang w:eastAsia="zh-CN"/>
        </w:rPr>
        <w:t>MCGFailureInformation</w:t>
      </w:r>
      <w:r w:rsidRPr="004030C4">
        <w:rPr>
          <w:b/>
          <w:lang w:eastAsia="zh-CN"/>
        </w:rPr>
        <w:t>,</w:t>
      </w:r>
    </w:p>
    <w:p w:rsidR="004030C4" w:rsidRPr="004030C4" w:rsidRDefault="004030C4" w:rsidP="00575161">
      <w:pPr>
        <w:pStyle w:val="B1"/>
        <w:numPr>
          <w:ilvl w:val="0"/>
          <w:numId w:val="7"/>
        </w:numPr>
        <w:spacing w:after="120"/>
        <w:jc w:val="both"/>
        <w:rPr>
          <w:b/>
          <w:i/>
          <w:lang w:eastAsia="zh-CN"/>
        </w:rPr>
      </w:pPr>
      <w:r w:rsidRPr="004030C4">
        <w:rPr>
          <w:b/>
          <w:i/>
          <w:lang w:eastAsia="zh-CN"/>
        </w:rPr>
        <w:t>SCGFailureInformation</w:t>
      </w:r>
    </w:p>
    <w:p w:rsidR="004030C4" w:rsidRPr="004030C4" w:rsidRDefault="004030C4" w:rsidP="00575161">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922294" w:rsidRDefault="00922294" w:rsidP="00137F32">
      <w:pPr>
        <w:pStyle w:val="B1"/>
        <w:ind w:left="0" w:firstLine="0"/>
        <w:jc w:val="both"/>
        <w:rPr>
          <w:sz w:val="21"/>
          <w:szCs w:val="21"/>
          <w:lang w:eastAsia="zh-CN"/>
        </w:rPr>
      </w:pPr>
      <w:r>
        <w:rPr>
          <w:sz w:val="21"/>
          <w:szCs w:val="21"/>
          <w:lang w:eastAsia="zh-CN"/>
        </w:rPr>
        <w:t>A</w:t>
      </w:r>
      <w:r>
        <w:rPr>
          <w:rFonts w:hint="eastAsia"/>
          <w:sz w:val="21"/>
          <w:szCs w:val="21"/>
          <w:lang w:eastAsia="zh-CN"/>
        </w:rPr>
        <w:t xml:space="preserve">t </w:t>
      </w:r>
      <w:r>
        <w:rPr>
          <w:sz w:val="21"/>
          <w:szCs w:val="21"/>
          <w:lang w:eastAsia="zh-CN"/>
        </w:rPr>
        <w:t>reception of fast recovery f</w:t>
      </w:r>
      <w:r w:rsidR="006F5AE0">
        <w:rPr>
          <w:sz w:val="21"/>
          <w:szCs w:val="21"/>
          <w:lang w:eastAsia="zh-CN"/>
        </w:rPr>
        <w:t>ailure message</w:t>
      </w:r>
      <w:r w:rsidR="004030C4">
        <w:rPr>
          <w:sz w:val="21"/>
          <w:szCs w:val="21"/>
          <w:lang w:eastAsia="zh-CN"/>
        </w:rPr>
        <w:t>,</w:t>
      </w:r>
      <w:r w:rsidR="006F5AE0">
        <w:rPr>
          <w:sz w:val="21"/>
          <w:szCs w:val="21"/>
          <w:lang w:eastAsia="zh-CN"/>
        </w:rPr>
        <w:t xml:space="preserve"> after </w:t>
      </w:r>
      <w:r w:rsidR="006F5AE0" w:rsidRPr="006F5AE0">
        <w:rPr>
          <w:sz w:val="21"/>
          <w:szCs w:val="21"/>
          <w:lang w:eastAsia="zh-CN"/>
        </w:rPr>
        <w:t>re/establishment from fast recovery failure</w:t>
      </w:r>
      <w:r w:rsidR="006F5AE0">
        <w:rPr>
          <w:sz w:val="21"/>
          <w:szCs w:val="21"/>
          <w:lang w:eastAsia="zh-CN"/>
        </w:rPr>
        <w:t>, the receiving node should send a fast recovery failure indication to source MN/SN</w:t>
      </w:r>
      <w:r w:rsidR="004030C4">
        <w:rPr>
          <w:sz w:val="21"/>
          <w:szCs w:val="21"/>
          <w:lang w:eastAsia="zh-CN"/>
        </w:rPr>
        <w:t>, like legacy RLF indication between two nodes.</w:t>
      </w:r>
    </w:p>
    <w:p w:rsidR="00DC71F9" w:rsidRPr="00DE747C" w:rsidRDefault="006F5AE0" w:rsidP="00DE747C">
      <w:pPr>
        <w:jc w:val="both"/>
        <w:rPr>
          <w:b/>
          <w:sz w:val="21"/>
          <w:szCs w:val="21"/>
          <w:lang w:eastAsia="zh-CN"/>
        </w:rPr>
      </w:pPr>
      <w:r>
        <w:rPr>
          <w:b/>
          <w:lang w:eastAsia="zh-CN"/>
        </w:rPr>
        <w:t xml:space="preserve">Proposal </w:t>
      </w:r>
      <w:r w:rsidR="00133FFE">
        <w:rPr>
          <w:b/>
          <w:lang w:eastAsia="zh-CN"/>
        </w:rPr>
        <w:t>4</w:t>
      </w:r>
      <w:r w:rsidRPr="00801180">
        <w:rPr>
          <w:rFonts w:hint="eastAsia"/>
          <w:b/>
          <w:lang w:eastAsia="zh-CN"/>
        </w:rPr>
        <w:t>:</w:t>
      </w:r>
      <w:r>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r w:rsidR="00780C15">
        <w:rPr>
          <w:b/>
          <w:lang w:eastAsia="zh-CN"/>
        </w:rPr>
        <w:t>.</w:t>
      </w:r>
    </w:p>
    <w:p w:rsidR="00196341" w:rsidRPr="003B3798" w:rsidRDefault="009171C3" w:rsidP="00196341">
      <w:pPr>
        <w:pStyle w:val="1"/>
        <w:rPr>
          <w:lang w:eastAsia="zh-CN"/>
        </w:rPr>
      </w:pPr>
      <w:bookmarkStart w:id="14" w:name="OLE_LINK216"/>
      <w:bookmarkStart w:id="15" w:name="OLE_LINK217"/>
      <w:bookmarkStart w:id="16" w:name="OLE_LINK218"/>
      <w:bookmarkEnd w:id="12"/>
      <w:bookmarkEnd w:id="13"/>
      <w:r>
        <w:rPr>
          <w:rFonts w:hint="eastAsia"/>
          <w:lang w:eastAsia="zh-CN"/>
        </w:rPr>
        <w:lastRenderedPageBreak/>
        <w:t>3</w:t>
      </w:r>
      <w:r w:rsidR="00196341" w:rsidRPr="003B3798">
        <w:tab/>
      </w:r>
      <w:r w:rsidR="00FF7CBF">
        <w:rPr>
          <w:rFonts w:hint="eastAsia"/>
          <w:lang w:eastAsia="zh-CN"/>
        </w:rPr>
        <w:t>Conclusion</w:t>
      </w:r>
    </w:p>
    <w:p w:rsidR="00577B5B" w:rsidRDefault="00B96EB1" w:rsidP="00361AED">
      <w:pPr>
        <w:jc w:val="both"/>
        <w:rPr>
          <w:lang w:eastAsia="zh-CN"/>
        </w:rPr>
      </w:pPr>
      <w:r w:rsidRPr="000B309E">
        <w:t>This contribution</w:t>
      </w:r>
      <w:r w:rsidR="00940DF6">
        <w:t xml:space="preserve"> </w:t>
      </w:r>
      <w:r w:rsidR="00350D81">
        <w:t>discusses</w:t>
      </w:r>
      <w:r w:rsidR="00577B5B" w:rsidRPr="00922294">
        <w:t xml:space="preserve"> </w:t>
      </w:r>
      <w:r w:rsidR="00922294" w:rsidRPr="00922294">
        <w:t>remaining issues</w:t>
      </w:r>
      <w:r w:rsidR="00CB749B" w:rsidRPr="00922294">
        <w:t xml:space="preserve"> related to fast recovery</w:t>
      </w:r>
      <w:r w:rsidR="00FD59BB" w:rsidRPr="00922294">
        <w:t>.</w:t>
      </w:r>
      <w:r w:rsidR="00861D72" w:rsidRPr="00922294">
        <w:t xml:space="preserve"> The </w:t>
      </w:r>
      <w:r w:rsidR="00CB749B" w:rsidRPr="00922294">
        <w:t xml:space="preserve">contribution concludes with the </w:t>
      </w:r>
      <w:r w:rsidR="00861D72" w:rsidRPr="00922294">
        <w:t xml:space="preserve">following </w:t>
      </w:r>
      <w:r w:rsidR="00CB749B" w:rsidRPr="00922294">
        <w:t>observation</w:t>
      </w:r>
    </w:p>
    <w:p w:rsidR="001028C5" w:rsidRPr="00137F32" w:rsidRDefault="001028C5" w:rsidP="001028C5">
      <w:pPr>
        <w:pStyle w:val="B1"/>
        <w:ind w:left="0" w:firstLine="0"/>
        <w:jc w:val="both"/>
        <w:rPr>
          <w:b/>
          <w:lang w:eastAsia="zh-CN"/>
        </w:rPr>
      </w:pPr>
      <w:r w:rsidRPr="00137F32">
        <w:rPr>
          <w:b/>
          <w:lang w:eastAsia="zh-CN"/>
        </w:rPr>
        <w:t xml:space="preserve">Observation </w:t>
      </w:r>
      <w:r w:rsidR="00133FFE">
        <w:rPr>
          <w:b/>
          <w:lang w:eastAsia="zh-CN"/>
        </w:rPr>
        <w:t>1</w:t>
      </w:r>
      <w:r w:rsidRPr="00137F32">
        <w:rPr>
          <w:b/>
          <w:lang w:eastAsia="zh-CN"/>
        </w:rPr>
        <w:t xml:space="preserve">: After fast recovery failure, UE may </w:t>
      </w:r>
      <w:r>
        <w:rPr>
          <w:b/>
          <w:lang w:eastAsia="zh-CN"/>
        </w:rPr>
        <w:t xml:space="preserve">perform </w:t>
      </w:r>
      <w:r w:rsidRPr="00137F32">
        <w:rPr>
          <w:b/>
          <w:lang w:eastAsia="zh-CN"/>
        </w:rPr>
        <w:t>re/establishment to:</w:t>
      </w:r>
    </w:p>
    <w:p w:rsidR="001028C5" w:rsidRPr="00137F32" w:rsidRDefault="001028C5" w:rsidP="001028C5">
      <w:pPr>
        <w:pStyle w:val="B1"/>
        <w:numPr>
          <w:ilvl w:val="0"/>
          <w:numId w:val="6"/>
        </w:numPr>
        <w:spacing w:after="120"/>
        <w:jc w:val="both"/>
        <w:rPr>
          <w:b/>
          <w:lang w:eastAsia="zh-CN"/>
        </w:rPr>
      </w:pPr>
      <w:r w:rsidRPr="00137F32">
        <w:rPr>
          <w:b/>
          <w:lang w:eastAsia="zh-CN"/>
        </w:rPr>
        <w:t>Source MN: MN where MCG failure occurs</w:t>
      </w:r>
    </w:p>
    <w:p w:rsidR="001028C5" w:rsidRPr="00137F32" w:rsidRDefault="001028C5" w:rsidP="001028C5">
      <w:pPr>
        <w:pStyle w:val="B1"/>
        <w:numPr>
          <w:ilvl w:val="0"/>
          <w:numId w:val="6"/>
        </w:numPr>
        <w:spacing w:after="120"/>
        <w:jc w:val="both"/>
        <w:rPr>
          <w:b/>
          <w:lang w:eastAsia="zh-CN"/>
        </w:rPr>
      </w:pPr>
      <w:r w:rsidRPr="00137F32">
        <w:rPr>
          <w:b/>
          <w:lang w:eastAsia="zh-CN"/>
        </w:rPr>
        <w:t>Source SN: SN where fast recovery was triggered and failed</w:t>
      </w:r>
    </w:p>
    <w:p w:rsidR="001028C5" w:rsidRPr="00137F32" w:rsidRDefault="001028C5" w:rsidP="001028C5">
      <w:pPr>
        <w:pStyle w:val="B1"/>
        <w:numPr>
          <w:ilvl w:val="0"/>
          <w:numId w:val="6"/>
        </w:numPr>
        <w:spacing w:after="120"/>
        <w:jc w:val="both"/>
        <w:rPr>
          <w:b/>
          <w:lang w:eastAsia="zh-CN"/>
        </w:rPr>
      </w:pPr>
      <w:r w:rsidRPr="00137F32">
        <w:rPr>
          <w:b/>
          <w:lang w:eastAsia="zh-CN"/>
        </w:rPr>
        <w:t>New MN: different from source MN</w:t>
      </w:r>
    </w:p>
    <w:p w:rsidR="001028C5" w:rsidRPr="00137F32" w:rsidRDefault="001028C5" w:rsidP="001028C5">
      <w:pPr>
        <w:pStyle w:val="B1"/>
        <w:numPr>
          <w:ilvl w:val="0"/>
          <w:numId w:val="6"/>
        </w:numPr>
        <w:spacing w:after="120"/>
        <w:jc w:val="both"/>
        <w:rPr>
          <w:b/>
          <w:lang w:eastAsia="zh-CN"/>
        </w:rPr>
      </w:pPr>
      <w:r w:rsidRPr="00137F32">
        <w:rPr>
          <w:b/>
          <w:lang w:eastAsia="zh-CN"/>
        </w:rPr>
        <w:t>New SN: different from source SN</w:t>
      </w:r>
    </w:p>
    <w:p w:rsidR="008C631A" w:rsidRDefault="008C631A" w:rsidP="008C631A">
      <w:pPr>
        <w:jc w:val="both"/>
        <w:rPr>
          <w:lang w:eastAsia="zh-CN"/>
        </w:rPr>
      </w:pPr>
      <w:r w:rsidRPr="00922294">
        <w:t xml:space="preserve">The contribution </w:t>
      </w:r>
      <w:r>
        <w:t xml:space="preserve">also </w:t>
      </w:r>
      <w:r w:rsidRPr="00922294">
        <w:t xml:space="preserve">concludes with the following </w:t>
      </w:r>
      <w:r>
        <w:t>proposals</w:t>
      </w:r>
      <w:r>
        <w:rPr>
          <w:lang w:eastAsia="zh-CN"/>
        </w:rPr>
        <w:t>:</w:t>
      </w:r>
    </w:p>
    <w:p w:rsidR="00133FFE" w:rsidRPr="00533F9B" w:rsidRDefault="00133FFE" w:rsidP="00133FFE">
      <w:pPr>
        <w:pStyle w:val="B1"/>
        <w:tabs>
          <w:tab w:val="right" w:pos="9641"/>
        </w:tabs>
        <w:ind w:left="0" w:firstLine="0"/>
        <w:jc w:val="both"/>
        <w:rPr>
          <w:b/>
          <w:lang w:eastAsia="zh-CN"/>
        </w:rPr>
      </w:pPr>
      <w:r w:rsidRPr="00533F9B">
        <w:rPr>
          <w:b/>
          <w:lang w:eastAsia="zh-CN"/>
        </w:rPr>
        <w:t xml:space="preserve">Proposal </w:t>
      </w:r>
      <w:r>
        <w:rPr>
          <w:b/>
          <w:lang w:eastAsia="zh-CN"/>
        </w:rPr>
        <w:t>1</w:t>
      </w:r>
      <w:r w:rsidRPr="00533F9B">
        <w:rPr>
          <w:b/>
          <w:lang w:eastAsia="zh-CN"/>
        </w:rPr>
        <w:t xml:space="preserve">: After fast recovery triggering, if UE receives for fast recovery RRC reconfiguration message before </w:t>
      </w:r>
      <w:r>
        <w:rPr>
          <w:b/>
          <w:lang w:eastAsia="zh-CN"/>
        </w:rPr>
        <w:t>guard</w:t>
      </w:r>
      <w:r w:rsidRPr="00533F9B">
        <w:rPr>
          <w:b/>
          <w:lang w:eastAsia="zh-CN"/>
        </w:rPr>
        <w:t xml:space="preserve"> timer expire</w:t>
      </w:r>
      <w:r>
        <w:rPr>
          <w:b/>
          <w:lang w:eastAsia="zh-CN"/>
        </w:rPr>
        <w:t>s</w:t>
      </w:r>
      <w:r w:rsidRPr="00533F9B">
        <w:rPr>
          <w:b/>
          <w:lang w:eastAsia="zh-CN"/>
        </w:rPr>
        <w:t xml:space="preserve">, </w:t>
      </w:r>
      <w:r>
        <w:rPr>
          <w:b/>
          <w:lang w:eastAsia="zh-CN"/>
        </w:rPr>
        <w:t>the fast recovery is considered successful. Otherwise, the fast recovery is considered as failure.</w:t>
      </w:r>
    </w:p>
    <w:p w:rsidR="00133FFE" w:rsidRDefault="00133FFE" w:rsidP="00133FFE">
      <w:pPr>
        <w:pStyle w:val="B1"/>
        <w:ind w:left="0" w:firstLine="0"/>
        <w:jc w:val="both"/>
        <w:rPr>
          <w:b/>
          <w:lang w:eastAsia="zh-CN"/>
        </w:rPr>
      </w:pPr>
      <w:r>
        <w:rPr>
          <w:b/>
          <w:lang w:eastAsia="zh-CN"/>
        </w:rPr>
        <w:t>Proposal</w:t>
      </w:r>
      <w:r w:rsidRPr="00801180">
        <w:rPr>
          <w:b/>
          <w:lang w:eastAsia="zh-CN"/>
        </w:rPr>
        <w:t xml:space="preserve"> </w:t>
      </w:r>
      <w:r>
        <w:rPr>
          <w:b/>
          <w:lang w:eastAsia="zh-CN"/>
        </w:rPr>
        <w:t>2</w:t>
      </w:r>
      <w:r w:rsidRPr="00801180">
        <w:rPr>
          <w:rFonts w:hint="eastAsia"/>
          <w:b/>
          <w:lang w:eastAsia="zh-CN"/>
        </w:rPr>
        <w:t xml:space="preserve">: </w:t>
      </w:r>
      <w:r>
        <w:rPr>
          <w:rFonts w:hint="eastAsia"/>
          <w:b/>
          <w:lang w:eastAsia="zh-CN"/>
        </w:rPr>
        <w:t>Wh</w:t>
      </w:r>
      <w:r>
        <w:rPr>
          <w:b/>
          <w:lang w:eastAsia="zh-CN"/>
        </w:rPr>
        <w:t>e</w:t>
      </w:r>
      <w:r>
        <w:rPr>
          <w:rFonts w:hint="eastAsia"/>
          <w:b/>
          <w:lang w:eastAsia="zh-CN"/>
        </w:rPr>
        <w:t xml:space="preserve">n </w:t>
      </w:r>
      <w:r w:rsidRPr="00533F9B">
        <w:rPr>
          <w:b/>
          <w:lang w:eastAsia="zh-CN"/>
        </w:rPr>
        <w:t xml:space="preserve">fast recovery </w:t>
      </w:r>
      <w:r>
        <w:rPr>
          <w:b/>
          <w:lang w:eastAsia="zh-CN"/>
        </w:rPr>
        <w:t xml:space="preserve">guard </w:t>
      </w:r>
      <w:r w:rsidRPr="00533F9B">
        <w:rPr>
          <w:b/>
          <w:lang w:eastAsia="zh-CN"/>
        </w:rPr>
        <w:t>timer</w:t>
      </w:r>
      <w:r>
        <w:rPr>
          <w:rFonts w:hint="eastAsia"/>
          <w:b/>
          <w:lang w:eastAsia="zh-CN"/>
        </w:rPr>
        <w:t xml:space="preserve"> is running</w:t>
      </w:r>
      <w:r>
        <w:rPr>
          <w:b/>
          <w:lang w:eastAsia="zh-CN"/>
        </w:rPr>
        <w:t>, MCG fast recovery may fails due to:</w:t>
      </w:r>
    </w:p>
    <w:p w:rsidR="00133FFE" w:rsidRPr="00DE747C" w:rsidRDefault="00133FFE" w:rsidP="00133FFE">
      <w:pPr>
        <w:pStyle w:val="B1"/>
        <w:numPr>
          <w:ilvl w:val="0"/>
          <w:numId w:val="2"/>
        </w:numPr>
        <w:spacing w:after="120"/>
        <w:ind w:left="357" w:hanging="357"/>
        <w:jc w:val="both"/>
        <w:rPr>
          <w:b/>
          <w:lang w:eastAsia="zh-CN"/>
        </w:rPr>
      </w:pPr>
      <w:r w:rsidRPr="00DE747C">
        <w:rPr>
          <w:b/>
          <w:lang w:eastAsia="zh-CN"/>
        </w:rPr>
        <w:t xml:space="preserve"> SCG failure happens</w:t>
      </w:r>
    </w:p>
    <w:p w:rsidR="00133FFE" w:rsidRDefault="00133FFE" w:rsidP="00133FFE">
      <w:pPr>
        <w:pStyle w:val="B1"/>
        <w:numPr>
          <w:ilvl w:val="0"/>
          <w:numId w:val="2"/>
        </w:numPr>
        <w:spacing w:after="120"/>
        <w:ind w:left="357" w:hanging="357"/>
        <w:jc w:val="both"/>
        <w:rPr>
          <w:b/>
          <w:lang w:eastAsia="zh-CN"/>
        </w:rPr>
      </w:pPr>
      <w:r w:rsidRPr="00F42D01">
        <w:rPr>
          <w:b/>
          <w:lang w:eastAsia="zh-CN"/>
        </w:rPr>
        <w:t>UE could not apply the received fast recovery RRC reconfiguration</w:t>
      </w:r>
      <w:r>
        <w:rPr>
          <w:rFonts w:hint="eastAsia"/>
          <w:b/>
          <w:lang w:eastAsia="zh-CN"/>
        </w:rPr>
        <w:t xml:space="preserve"> for MCG</w:t>
      </w:r>
    </w:p>
    <w:p w:rsidR="00133FFE" w:rsidRDefault="00133FFE" w:rsidP="00133FFE">
      <w:pPr>
        <w:jc w:val="both"/>
        <w:rPr>
          <w:b/>
          <w:lang w:eastAsia="zh-CN"/>
        </w:rPr>
      </w:pPr>
      <w:r>
        <w:rPr>
          <w:b/>
          <w:lang w:eastAsia="zh-CN"/>
        </w:rPr>
        <w:t>Proposal 3</w:t>
      </w:r>
      <w:r w:rsidRPr="00801180">
        <w:rPr>
          <w:rFonts w:hint="eastAsia"/>
          <w:b/>
          <w:lang w:eastAsia="zh-CN"/>
        </w:rPr>
        <w:t>:</w:t>
      </w:r>
      <w:r>
        <w:rPr>
          <w:b/>
          <w:lang w:eastAsia="zh-CN"/>
        </w:rPr>
        <w:t xml:space="preserve"> If fast recovery failure occurs, after re</w:t>
      </w:r>
      <w:r>
        <w:rPr>
          <w:rFonts w:hint="eastAsia"/>
          <w:b/>
          <w:lang w:eastAsia="zh-CN"/>
        </w:rPr>
        <w:t>-</w:t>
      </w:r>
      <w:r>
        <w:rPr>
          <w:b/>
          <w:lang w:eastAsia="zh-CN"/>
        </w:rPr>
        <w:t>establishment UE should send a fast recovery failure message to network. The fast recovery failure message may include:</w:t>
      </w:r>
    </w:p>
    <w:p w:rsidR="00133FFE" w:rsidRPr="004030C4" w:rsidRDefault="00133FFE" w:rsidP="00133FFE">
      <w:pPr>
        <w:pStyle w:val="B1"/>
        <w:numPr>
          <w:ilvl w:val="0"/>
          <w:numId w:val="7"/>
        </w:numPr>
        <w:spacing w:after="120"/>
        <w:jc w:val="both"/>
        <w:rPr>
          <w:b/>
          <w:lang w:eastAsia="zh-CN"/>
        </w:rPr>
      </w:pPr>
      <w:r w:rsidRPr="004030C4">
        <w:rPr>
          <w:b/>
          <w:i/>
          <w:lang w:eastAsia="zh-CN"/>
        </w:rPr>
        <w:t>MCGFailureInformation</w:t>
      </w:r>
      <w:r w:rsidRPr="004030C4">
        <w:rPr>
          <w:b/>
          <w:lang w:eastAsia="zh-CN"/>
        </w:rPr>
        <w:t>,</w:t>
      </w:r>
    </w:p>
    <w:p w:rsidR="00133FFE" w:rsidRPr="004030C4" w:rsidRDefault="00133FFE" w:rsidP="00133FFE">
      <w:pPr>
        <w:pStyle w:val="B1"/>
        <w:numPr>
          <w:ilvl w:val="0"/>
          <w:numId w:val="7"/>
        </w:numPr>
        <w:spacing w:after="120"/>
        <w:jc w:val="both"/>
        <w:rPr>
          <w:b/>
          <w:i/>
          <w:lang w:eastAsia="zh-CN"/>
        </w:rPr>
      </w:pPr>
      <w:r w:rsidRPr="004030C4">
        <w:rPr>
          <w:b/>
          <w:i/>
          <w:lang w:eastAsia="zh-CN"/>
        </w:rPr>
        <w:t>SCGFailureInformation</w:t>
      </w:r>
    </w:p>
    <w:p w:rsidR="00133FFE" w:rsidRPr="004030C4" w:rsidRDefault="00133FFE" w:rsidP="00133FFE">
      <w:pPr>
        <w:pStyle w:val="B1"/>
        <w:numPr>
          <w:ilvl w:val="0"/>
          <w:numId w:val="7"/>
        </w:numPr>
        <w:spacing w:after="120"/>
        <w:jc w:val="both"/>
        <w:rPr>
          <w:b/>
          <w:lang w:eastAsia="zh-CN"/>
        </w:rPr>
      </w:pPr>
      <w:r w:rsidRPr="004030C4">
        <w:rPr>
          <w:b/>
          <w:lang w:eastAsia="zh-CN"/>
        </w:rPr>
        <w:t>Re/establishment node related information, e.g., radio condition at re/establishment.</w:t>
      </w:r>
    </w:p>
    <w:p w:rsidR="00133FFE" w:rsidRPr="00133FFE" w:rsidRDefault="00133FFE" w:rsidP="00133FFE">
      <w:pPr>
        <w:jc w:val="both"/>
        <w:rPr>
          <w:b/>
          <w:lang w:eastAsia="zh-CN"/>
        </w:rPr>
      </w:pPr>
      <w:r w:rsidRPr="00133FFE">
        <w:rPr>
          <w:b/>
          <w:lang w:eastAsia="zh-CN"/>
        </w:rPr>
        <w:t>Proposal 4</w:t>
      </w:r>
      <w:r w:rsidRPr="00133FFE">
        <w:rPr>
          <w:rFonts w:hint="eastAsia"/>
          <w:b/>
          <w:lang w:eastAsia="zh-CN"/>
        </w:rPr>
        <w:t>:</w:t>
      </w:r>
      <w:r w:rsidRPr="00133FFE">
        <w:rPr>
          <w:b/>
          <w:lang w:eastAsia="zh-CN"/>
        </w:rPr>
        <w:t xml:space="preserve"> After re/establishment from fast recovery failure, the node to which UE re/establishes should send a fast recovery failure indication to source MN (where MCG failure occurs) and/or source SN (where fast recovery failure occurs).</w:t>
      </w:r>
    </w:p>
    <w:p w:rsidR="005F5085" w:rsidRDefault="005F5085" w:rsidP="005F5085">
      <w:pPr>
        <w:pStyle w:val="1"/>
        <w:rPr>
          <w:lang w:eastAsia="zh-CN"/>
        </w:rPr>
      </w:pPr>
      <w:bookmarkStart w:id="17" w:name="OLE_LINK17"/>
      <w:bookmarkStart w:id="18" w:name="OLE_LINK18"/>
      <w:r>
        <w:rPr>
          <w:lang w:eastAsia="zh-CN"/>
        </w:rPr>
        <w:t>4</w:t>
      </w:r>
      <w:r>
        <w:rPr>
          <w:lang w:eastAsia="zh-CN"/>
        </w:rPr>
        <w:tab/>
      </w:r>
      <w:r w:rsidRPr="006E13D1">
        <w:rPr>
          <w:lang w:eastAsia="zh-CN"/>
        </w:rPr>
        <w:t>References</w:t>
      </w:r>
    </w:p>
    <w:bookmarkEnd w:id="14"/>
    <w:bookmarkEnd w:id="15"/>
    <w:bookmarkEnd w:id="16"/>
    <w:bookmarkEnd w:id="17"/>
    <w:bookmarkEnd w:id="18"/>
    <w:p w:rsidR="0083083F" w:rsidRDefault="00FA0A61" w:rsidP="00FA0A61">
      <w:pPr>
        <w:numPr>
          <w:ilvl w:val="0"/>
          <w:numId w:val="1"/>
        </w:numPr>
        <w:overflowPunct w:val="0"/>
        <w:autoSpaceDE w:val="0"/>
        <w:autoSpaceDN w:val="0"/>
        <w:adjustRightInd w:val="0"/>
        <w:textAlignment w:val="baseline"/>
        <w:rPr>
          <w:rFonts w:cs="Arial"/>
          <w:bCs/>
          <w:lang w:eastAsia="zh-CN"/>
        </w:rPr>
      </w:pPr>
      <w:r w:rsidRPr="00FA0A61">
        <w:rPr>
          <w:rFonts w:cs="Arial"/>
          <w:bCs/>
          <w:lang w:eastAsia="zh-CN"/>
        </w:rPr>
        <w:t>RP-182076</w:t>
      </w:r>
      <w:r>
        <w:rPr>
          <w:rFonts w:cs="Arial"/>
          <w:bCs/>
          <w:lang w:eastAsia="zh-CN"/>
        </w:rPr>
        <w:t xml:space="preserve"> “</w:t>
      </w:r>
      <w:r w:rsidRPr="00FA0A61">
        <w:rPr>
          <w:rFonts w:cs="Arial"/>
          <w:bCs/>
          <w:lang w:eastAsia="zh-CN"/>
        </w:rPr>
        <w:t>WID on Multi-RAT Dual-Connectivity and Carrier Aggregation enhancements</w:t>
      </w:r>
      <w:r>
        <w:rPr>
          <w:rFonts w:cs="Arial"/>
          <w:bCs/>
          <w:lang w:eastAsia="zh-CN"/>
        </w:rPr>
        <w:t xml:space="preserve">”, </w:t>
      </w:r>
      <w:r w:rsidRPr="00FA0A61">
        <w:rPr>
          <w:rFonts w:cs="Arial"/>
          <w:bCs/>
          <w:lang w:eastAsia="zh-CN"/>
        </w:rPr>
        <w:t>Ericsson, Nokia, Nokia Shanghai Bell, Huawei</w:t>
      </w:r>
    </w:p>
    <w:p w:rsidR="0029423B" w:rsidRDefault="0029423B" w:rsidP="00FA0A61">
      <w:pPr>
        <w:numPr>
          <w:ilvl w:val="0"/>
          <w:numId w:val="1"/>
        </w:numPr>
        <w:overflowPunct w:val="0"/>
        <w:autoSpaceDE w:val="0"/>
        <w:autoSpaceDN w:val="0"/>
        <w:adjustRightInd w:val="0"/>
        <w:textAlignment w:val="baseline"/>
        <w:rPr>
          <w:rFonts w:cs="Arial"/>
          <w:bCs/>
          <w:lang w:eastAsia="zh-CN"/>
        </w:rPr>
      </w:pPr>
      <w:r>
        <w:rPr>
          <w:rFonts w:cs="Arial"/>
          <w:bCs/>
          <w:lang w:eastAsia="zh-CN"/>
        </w:rPr>
        <w:t>37.340f50</w:t>
      </w:r>
    </w:p>
    <w:p w:rsidR="00F42D01" w:rsidRPr="00FA0A61" w:rsidRDefault="00F42D01" w:rsidP="004316C4">
      <w:pPr>
        <w:overflowPunct w:val="0"/>
        <w:autoSpaceDE w:val="0"/>
        <w:autoSpaceDN w:val="0"/>
        <w:adjustRightInd w:val="0"/>
        <w:ind w:left="357"/>
        <w:textAlignment w:val="baseline"/>
        <w:rPr>
          <w:rFonts w:cs="Arial"/>
          <w:bCs/>
          <w:lang w:eastAsia="zh-CN"/>
        </w:rPr>
      </w:pPr>
    </w:p>
    <w:sectPr w:rsidR="00F42D01" w:rsidRPr="00FA0A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F37" w:rsidRDefault="00716F37">
      <w:r>
        <w:separator/>
      </w:r>
    </w:p>
  </w:endnote>
  <w:endnote w:type="continuationSeparator" w:id="0">
    <w:p w:rsidR="00716F37" w:rsidRDefault="0071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F37" w:rsidRDefault="00716F37">
      <w:r>
        <w:separator/>
      </w:r>
    </w:p>
  </w:footnote>
  <w:footnote w:type="continuationSeparator" w:id="0">
    <w:p w:rsidR="00716F37" w:rsidRDefault="00716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A64"/>
    <w:multiLevelType w:val="hybridMultilevel"/>
    <w:tmpl w:val="51721CFE"/>
    <w:lvl w:ilvl="0" w:tplc="96F0F7DC">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E0371"/>
    <w:multiLevelType w:val="hybridMultilevel"/>
    <w:tmpl w:val="791453C4"/>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93E70"/>
    <w:multiLevelType w:val="hybridMultilevel"/>
    <w:tmpl w:val="03868F3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71304B"/>
    <w:multiLevelType w:val="hybridMultilevel"/>
    <w:tmpl w:val="E514D90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A454C8"/>
    <w:multiLevelType w:val="hybridMultilevel"/>
    <w:tmpl w:val="82E87CA8"/>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6"/>
  </w:num>
  <w:num w:numId="3">
    <w:abstractNumId w:val="7"/>
  </w:num>
  <w:num w:numId="4">
    <w:abstractNumId w:val="2"/>
  </w:num>
  <w:num w:numId="5">
    <w:abstractNumId w:val="0"/>
  </w:num>
  <w:num w:numId="6">
    <w:abstractNumId w:val="5"/>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7A5"/>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C8D"/>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0AC"/>
    <w:rsid w:val="000526E8"/>
    <w:rsid w:val="00052E57"/>
    <w:rsid w:val="0005332F"/>
    <w:rsid w:val="00053567"/>
    <w:rsid w:val="000537AE"/>
    <w:rsid w:val="00053807"/>
    <w:rsid w:val="00054315"/>
    <w:rsid w:val="00054C1B"/>
    <w:rsid w:val="00054EA9"/>
    <w:rsid w:val="00054F45"/>
    <w:rsid w:val="0005534E"/>
    <w:rsid w:val="00055AF9"/>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A58"/>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CE6"/>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D7C"/>
    <w:rsid w:val="000E60EB"/>
    <w:rsid w:val="000E67F5"/>
    <w:rsid w:val="000E6B89"/>
    <w:rsid w:val="000E6DB4"/>
    <w:rsid w:val="000E7387"/>
    <w:rsid w:val="000E7467"/>
    <w:rsid w:val="000F0503"/>
    <w:rsid w:val="000F06D9"/>
    <w:rsid w:val="000F09BE"/>
    <w:rsid w:val="000F0D8F"/>
    <w:rsid w:val="000F0F96"/>
    <w:rsid w:val="000F1543"/>
    <w:rsid w:val="000F1714"/>
    <w:rsid w:val="000F1AD9"/>
    <w:rsid w:val="000F1EC5"/>
    <w:rsid w:val="000F2926"/>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28C5"/>
    <w:rsid w:val="001038DE"/>
    <w:rsid w:val="00103DE7"/>
    <w:rsid w:val="001040B5"/>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3FFE"/>
    <w:rsid w:val="00134085"/>
    <w:rsid w:val="0013417B"/>
    <w:rsid w:val="001346E2"/>
    <w:rsid w:val="0013494E"/>
    <w:rsid w:val="001349A3"/>
    <w:rsid w:val="00134E43"/>
    <w:rsid w:val="00135036"/>
    <w:rsid w:val="0013560D"/>
    <w:rsid w:val="0013598E"/>
    <w:rsid w:val="00135EC5"/>
    <w:rsid w:val="001360BC"/>
    <w:rsid w:val="001364B3"/>
    <w:rsid w:val="001364F0"/>
    <w:rsid w:val="00136860"/>
    <w:rsid w:val="0013688A"/>
    <w:rsid w:val="00136E30"/>
    <w:rsid w:val="001377C3"/>
    <w:rsid w:val="00137B78"/>
    <w:rsid w:val="00137F32"/>
    <w:rsid w:val="00137FBA"/>
    <w:rsid w:val="001401FC"/>
    <w:rsid w:val="0014034E"/>
    <w:rsid w:val="001409E6"/>
    <w:rsid w:val="00140F5C"/>
    <w:rsid w:val="00141580"/>
    <w:rsid w:val="00141698"/>
    <w:rsid w:val="00141C1A"/>
    <w:rsid w:val="00142003"/>
    <w:rsid w:val="00142155"/>
    <w:rsid w:val="001422BE"/>
    <w:rsid w:val="00142A12"/>
    <w:rsid w:val="00142AE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42B"/>
    <w:rsid w:val="001538F6"/>
    <w:rsid w:val="001539C3"/>
    <w:rsid w:val="00153A36"/>
    <w:rsid w:val="0015406A"/>
    <w:rsid w:val="001540D2"/>
    <w:rsid w:val="00154B90"/>
    <w:rsid w:val="00155410"/>
    <w:rsid w:val="001554B3"/>
    <w:rsid w:val="00155C47"/>
    <w:rsid w:val="001562A3"/>
    <w:rsid w:val="001562C3"/>
    <w:rsid w:val="0015683F"/>
    <w:rsid w:val="00156880"/>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0AC"/>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35"/>
    <w:rsid w:val="0017378D"/>
    <w:rsid w:val="00173B6E"/>
    <w:rsid w:val="00173CE4"/>
    <w:rsid w:val="00174313"/>
    <w:rsid w:val="001743AB"/>
    <w:rsid w:val="001746C7"/>
    <w:rsid w:val="001746DA"/>
    <w:rsid w:val="00174CEF"/>
    <w:rsid w:val="0017575D"/>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7B1"/>
    <w:rsid w:val="00183A4D"/>
    <w:rsid w:val="00183FFE"/>
    <w:rsid w:val="001841C4"/>
    <w:rsid w:val="00184226"/>
    <w:rsid w:val="00184277"/>
    <w:rsid w:val="00184C13"/>
    <w:rsid w:val="00184E23"/>
    <w:rsid w:val="00184E42"/>
    <w:rsid w:val="00184E85"/>
    <w:rsid w:val="0018508D"/>
    <w:rsid w:val="001855E9"/>
    <w:rsid w:val="001856B5"/>
    <w:rsid w:val="00185A47"/>
    <w:rsid w:val="00185B83"/>
    <w:rsid w:val="00185CA8"/>
    <w:rsid w:val="00186043"/>
    <w:rsid w:val="00186189"/>
    <w:rsid w:val="001862AF"/>
    <w:rsid w:val="001872A6"/>
    <w:rsid w:val="00187502"/>
    <w:rsid w:val="001877A8"/>
    <w:rsid w:val="00187BD6"/>
    <w:rsid w:val="0019013B"/>
    <w:rsid w:val="001903BB"/>
    <w:rsid w:val="00190403"/>
    <w:rsid w:val="001905A1"/>
    <w:rsid w:val="001905AA"/>
    <w:rsid w:val="001907B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DC9"/>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857"/>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6304"/>
    <w:rsid w:val="001C64EF"/>
    <w:rsid w:val="001C7D11"/>
    <w:rsid w:val="001C7F28"/>
    <w:rsid w:val="001C7F8E"/>
    <w:rsid w:val="001D01E9"/>
    <w:rsid w:val="001D034F"/>
    <w:rsid w:val="001D03FA"/>
    <w:rsid w:val="001D0516"/>
    <w:rsid w:val="001D0884"/>
    <w:rsid w:val="001D0B3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1BA7"/>
    <w:rsid w:val="001F2701"/>
    <w:rsid w:val="001F2718"/>
    <w:rsid w:val="001F2C94"/>
    <w:rsid w:val="001F34C0"/>
    <w:rsid w:val="001F34DA"/>
    <w:rsid w:val="001F373A"/>
    <w:rsid w:val="001F3C14"/>
    <w:rsid w:val="001F3C1D"/>
    <w:rsid w:val="001F3DCE"/>
    <w:rsid w:val="001F408D"/>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30D6"/>
    <w:rsid w:val="0021348D"/>
    <w:rsid w:val="00213CD6"/>
    <w:rsid w:val="0021414E"/>
    <w:rsid w:val="00214679"/>
    <w:rsid w:val="0021483B"/>
    <w:rsid w:val="00215467"/>
    <w:rsid w:val="00215892"/>
    <w:rsid w:val="00215EFC"/>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BA2"/>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D9C"/>
    <w:rsid w:val="00225E09"/>
    <w:rsid w:val="0022606D"/>
    <w:rsid w:val="00226254"/>
    <w:rsid w:val="0022652D"/>
    <w:rsid w:val="0022670B"/>
    <w:rsid w:val="002269CD"/>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76B"/>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432"/>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1DB6"/>
    <w:rsid w:val="002821F6"/>
    <w:rsid w:val="00282C20"/>
    <w:rsid w:val="0028353E"/>
    <w:rsid w:val="0028382A"/>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23B"/>
    <w:rsid w:val="002948FA"/>
    <w:rsid w:val="00295304"/>
    <w:rsid w:val="00295393"/>
    <w:rsid w:val="00295784"/>
    <w:rsid w:val="00295CC4"/>
    <w:rsid w:val="00295E85"/>
    <w:rsid w:val="00296704"/>
    <w:rsid w:val="00296A17"/>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50F8"/>
    <w:rsid w:val="002A5342"/>
    <w:rsid w:val="002A658B"/>
    <w:rsid w:val="002A65C1"/>
    <w:rsid w:val="002A6BAE"/>
    <w:rsid w:val="002A6FB2"/>
    <w:rsid w:val="002A71BF"/>
    <w:rsid w:val="002A79A5"/>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762"/>
    <w:rsid w:val="002B3897"/>
    <w:rsid w:val="002B3F3E"/>
    <w:rsid w:val="002B3FCB"/>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748"/>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E7F50"/>
    <w:rsid w:val="002F025F"/>
    <w:rsid w:val="002F02B5"/>
    <w:rsid w:val="002F060A"/>
    <w:rsid w:val="002F0B40"/>
    <w:rsid w:val="002F0D22"/>
    <w:rsid w:val="002F0E35"/>
    <w:rsid w:val="002F0F4C"/>
    <w:rsid w:val="002F16FC"/>
    <w:rsid w:val="002F1B72"/>
    <w:rsid w:val="002F1BF4"/>
    <w:rsid w:val="002F2477"/>
    <w:rsid w:val="002F2641"/>
    <w:rsid w:val="002F28CD"/>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56B0"/>
    <w:rsid w:val="00315A58"/>
    <w:rsid w:val="00315ACD"/>
    <w:rsid w:val="00315E09"/>
    <w:rsid w:val="00315E1C"/>
    <w:rsid w:val="00315E55"/>
    <w:rsid w:val="00315F83"/>
    <w:rsid w:val="00315FD1"/>
    <w:rsid w:val="0031639F"/>
    <w:rsid w:val="003165CA"/>
    <w:rsid w:val="0031667A"/>
    <w:rsid w:val="00317280"/>
    <w:rsid w:val="003172DC"/>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286"/>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1AED"/>
    <w:rsid w:val="00362750"/>
    <w:rsid w:val="00362BF7"/>
    <w:rsid w:val="0036317F"/>
    <w:rsid w:val="003634E7"/>
    <w:rsid w:val="00363822"/>
    <w:rsid w:val="0036386F"/>
    <w:rsid w:val="00363A75"/>
    <w:rsid w:val="00363CC7"/>
    <w:rsid w:val="0036400D"/>
    <w:rsid w:val="003641C6"/>
    <w:rsid w:val="00364344"/>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5022"/>
    <w:rsid w:val="00375569"/>
    <w:rsid w:val="0037571D"/>
    <w:rsid w:val="003758BC"/>
    <w:rsid w:val="00375974"/>
    <w:rsid w:val="00375A5B"/>
    <w:rsid w:val="00375B67"/>
    <w:rsid w:val="00376022"/>
    <w:rsid w:val="003772A9"/>
    <w:rsid w:val="00377AA1"/>
    <w:rsid w:val="0038006B"/>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72A"/>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BBD"/>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690"/>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D71"/>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6A9"/>
    <w:rsid w:val="003F79A2"/>
    <w:rsid w:val="00400124"/>
    <w:rsid w:val="0040068D"/>
    <w:rsid w:val="004007F9"/>
    <w:rsid w:val="00400AAA"/>
    <w:rsid w:val="00400E01"/>
    <w:rsid w:val="00401081"/>
    <w:rsid w:val="00401855"/>
    <w:rsid w:val="00402151"/>
    <w:rsid w:val="004023F4"/>
    <w:rsid w:val="004025AA"/>
    <w:rsid w:val="00402814"/>
    <w:rsid w:val="00402866"/>
    <w:rsid w:val="004030C4"/>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B63"/>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958"/>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6C4"/>
    <w:rsid w:val="00431811"/>
    <w:rsid w:val="0043187D"/>
    <w:rsid w:val="0043189E"/>
    <w:rsid w:val="00431BC7"/>
    <w:rsid w:val="00432321"/>
    <w:rsid w:val="004325A5"/>
    <w:rsid w:val="00432941"/>
    <w:rsid w:val="004333CE"/>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379"/>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940"/>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BE0"/>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60"/>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432A"/>
    <w:rsid w:val="00484385"/>
    <w:rsid w:val="004846B6"/>
    <w:rsid w:val="00484763"/>
    <w:rsid w:val="004848E3"/>
    <w:rsid w:val="0048495F"/>
    <w:rsid w:val="00484C17"/>
    <w:rsid w:val="0048525B"/>
    <w:rsid w:val="0048549D"/>
    <w:rsid w:val="00485900"/>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A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2BEF"/>
    <w:rsid w:val="00493272"/>
    <w:rsid w:val="00493334"/>
    <w:rsid w:val="00493579"/>
    <w:rsid w:val="00493A16"/>
    <w:rsid w:val="00493D06"/>
    <w:rsid w:val="004943B4"/>
    <w:rsid w:val="004944C3"/>
    <w:rsid w:val="00494ADA"/>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6A1A"/>
    <w:rsid w:val="004D713F"/>
    <w:rsid w:val="004D723E"/>
    <w:rsid w:val="004D78A2"/>
    <w:rsid w:val="004D78A3"/>
    <w:rsid w:val="004D7923"/>
    <w:rsid w:val="004D7AEC"/>
    <w:rsid w:val="004D7C8E"/>
    <w:rsid w:val="004D7FE9"/>
    <w:rsid w:val="004E00D1"/>
    <w:rsid w:val="004E039B"/>
    <w:rsid w:val="004E0782"/>
    <w:rsid w:val="004E09E0"/>
    <w:rsid w:val="004E1048"/>
    <w:rsid w:val="004E118E"/>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0B"/>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3F9B"/>
    <w:rsid w:val="005343A9"/>
    <w:rsid w:val="0053463D"/>
    <w:rsid w:val="00534652"/>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0A36"/>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5F"/>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1F01"/>
    <w:rsid w:val="00552D14"/>
    <w:rsid w:val="00552F52"/>
    <w:rsid w:val="005531BE"/>
    <w:rsid w:val="00554382"/>
    <w:rsid w:val="005546B5"/>
    <w:rsid w:val="00555097"/>
    <w:rsid w:val="00555324"/>
    <w:rsid w:val="00555A50"/>
    <w:rsid w:val="005562E8"/>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3A1"/>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161"/>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199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B73"/>
    <w:rsid w:val="005D7BA5"/>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BEB"/>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740"/>
    <w:rsid w:val="006100CA"/>
    <w:rsid w:val="00610279"/>
    <w:rsid w:val="00610502"/>
    <w:rsid w:val="00610680"/>
    <w:rsid w:val="00610752"/>
    <w:rsid w:val="00611080"/>
    <w:rsid w:val="00611566"/>
    <w:rsid w:val="00611BF0"/>
    <w:rsid w:val="00611C4B"/>
    <w:rsid w:val="00611C92"/>
    <w:rsid w:val="00611CF5"/>
    <w:rsid w:val="006120DD"/>
    <w:rsid w:val="0061219C"/>
    <w:rsid w:val="0061226F"/>
    <w:rsid w:val="00612675"/>
    <w:rsid w:val="006126A5"/>
    <w:rsid w:val="00612A9E"/>
    <w:rsid w:val="00612BDA"/>
    <w:rsid w:val="006135C4"/>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EAF"/>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27D0B"/>
    <w:rsid w:val="00630EEC"/>
    <w:rsid w:val="00632548"/>
    <w:rsid w:val="006329DD"/>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10FB"/>
    <w:rsid w:val="0065115F"/>
    <w:rsid w:val="0065128C"/>
    <w:rsid w:val="006517DC"/>
    <w:rsid w:val="006518F0"/>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3F9E"/>
    <w:rsid w:val="0066442F"/>
    <w:rsid w:val="00664A42"/>
    <w:rsid w:val="00664B2B"/>
    <w:rsid w:val="00664B49"/>
    <w:rsid w:val="0066506B"/>
    <w:rsid w:val="006650FD"/>
    <w:rsid w:val="0066535D"/>
    <w:rsid w:val="00665B25"/>
    <w:rsid w:val="006661C8"/>
    <w:rsid w:val="006664F1"/>
    <w:rsid w:val="006667B3"/>
    <w:rsid w:val="006667B4"/>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88F"/>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E31"/>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7CC"/>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D41"/>
    <w:rsid w:val="006B42A5"/>
    <w:rsid w:val="006B48C9"/>
    <w:rsid w:val="006B49A1"/>
    <w:rsid w:val="006B4C55"/>
    <w:rsid w:val="006B4E80"/>
    <w:rsid w:val="006B510F"/>
    <w:rsid w:val="006B51D3"/>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5471"/>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AE0"/>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6F37"/>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0DD"/>
    <w:rsid w:val="0073347E"/>
    <w:rsid w:val="00733F2E"/>
    <w:rsid w:val="0073400C"/>
    <w:rsid w:val="00734A5B"/>
    <w:rsid w:val="00734A7D"/>
    <w:rsid w:val="00735409"/>
    <w:rsid w:val="007357D5"/>
    <w:rsid w:val="0073593B"/>
    <w:rsid w:val="00735987"/>
    <w:rsid w:val="00736298"/>
    <w:rsid w:val="007364EB"/>
    <w:rsid w:val="007367C9"/>
    <w:rsid w:val="00736971"/>
    <w:rsid w:val="00736C6A"/>
    <w:rsid w:val="00737162"/>
    <w:rsid w:val="007373F2"/>
    <w:rsid w:val="007375CA"/>
    <w:rsid w:val="007377C6"/>
    <w:rsid w:val="00737FDC"/>
    <w:rsid w:val="007404F7"/>
    <w:rsid w:val="007405D6"/>
    <w:rsid w:val="007406C5"/>
    <w:rsid w:val="007412E1"/>
    <w:rsid w:val="007414D9"/>
    <w:rsid w:val="00741CA3"/>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437F"/>
    <w:rsid w:val="00754AD7"/>
    <w:rsid w:val="0075630D"/>
    <w:rsid w:val="0075698B"/>
    <w:rsid w:val="00756EA3"/>
    <w:rsid w:val="00756EBB"/>
    <w:rsid w:val="00757091"/>
    <w:rsid w:val="007571E3"/>
    <w:rsid w:val="007576D7"/>
    <w:rsid w:val="007578A3"/>
    <w:rsid w:val="0075795B"/>
    <w:rsid w:val="007579B6"/>
    <w:rsid w:val="00757BE1"/>
    <w:rsid w:val="00757D40"/>
    <w:rsid w:val="00757DC5"/>
    <w:rsid w:val="00757EC5"/>
    <w:rsid w:val="00760068"/>
    <w:rsid w:val="00760078"/>
    <w:rsid w:val="007607C9"/>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0C15"/>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3FA"/>
    <w:rsid w:val="007925C8"/>
    <w:rsid w:val="00792679"/>
    <w:rsid w:val="007927BB"/>
    <w:rsid w:val="00792BF6"/>
    <w:rsid w:val="00792D26"/>
    <w:rsid w:val="00793A30"/>
    <w:rsid w:val="00793B78"/>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6AC"/>
    <w:rsid w:val="007E6AE1"/>
    <w:rsid w:val="007E71BF"/>
    <w:rsid w:val="007E7242"/>
    <w:rsid w:val="007E7913"/>
    <w:rsid w:val="007E7FDC"/>
    <w:rsid w:val="007F0196"/>
    <w:rsid w:val="007F0450"/>
    <w:rsid w:val="007F0910"/>
    <w:rsid w:val="007F0C73"/>
    <w:rsid w:val="007F0D3B"/>
    <w:rsid w:val="007F0F79"/>
    <w:rsid w:val="007F1518"/>
    <w:rsid w:val="007F16F7"/>
    <w:rsid w:val="007F16FD"/>
    <w:rsid w:val="007F1F69"/>
    <w:rsid w:val="007F2065"/>
    <w:rsid w:val="007F21DB"/>
    <w:rsid w:val="007F2368"/>
    <w:rsid w:val="007F241A"/>
    <w:rsid w:val="007F294A"/>
    <w:rsid w:val="007F2B56"/>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1FE"/>
    <w:rsid w:val="007F6848"/>
    <w:rsid w:val="007F69E2"/>
    <w:rsid w:val="007F6A0D"/>
    <w:rsid w:val="007F6B52"/>
    <w:rsid w:val="007F71C4"/>
    <w:rsid w:val="007F7A23"/>
    <w:rsid w:val="007F7D0A"/>
    <w:rsid w:val="007F7E62"/>
    <w:rsid w:val="007F7E77"/>
    <w:rsid w:val="008003FE"/>
    <w:rsid w:val="00800858"/>
    <w:rsid w:val="00800992"/>
    <w:rsid w:val="00800AAB"/>
    <w:rsid w:val="00801180"/>
    <w:rsid w:val="00801601"/>
    <w:rsid w:val="00801955"/>
    <w:rsid w:val="00801E2C"/>
    <w:rsid w:val="0080246D"/>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0FF3"/>
    <w:rsid w:val="00811064"/>
    <w:rsid w:val="00811093"/>
    <w:rsid w:val="00811341"/>
    <w:rsid w:val="008115E5"/>
    <w:rsid w:val="00811771"/>
    <w:rsid w:val="0081191C"/>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1EB"/>
    <w:rsid w:val="0081620E"/>
    <w:rsid w:val="008167B5"/>
    <w:rsid w:val="00816AF5"/>
    <w:rsid w:val="00816B19"/>
    <w:rsid w:val="00816C0E"/>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6C7"/>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8C5"/>
    <w:rsid w:val="008379B8"/>
    <w:rsid w:val="00837D9B"/>
    <w:rsid w:val="00840178"/>
    <w:rsid w:val="00840F76"/>
    <w:rsid w:val="008411F5"/>
    <w:rsid w:val="00841400"/>
    <w:rsid w:val="00841D6E"/>
    <w:rsid w:val="00841DD6"/>
    <w:rsid w:val="0084202E"/>
    <w:rsid w:val="0084253A"/>
    <w:rsid w:val="0084282A"/>
    <w:rsid w:val="0084283E"/>
    <w:rsid w:val="00842A85"/>
    <w:rsid w:val="00842C41"/>
    <w:rsid w:val="00843109"/>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2D2"/>
    <w:rsid w:val="00854429"/>
    <w:rsid w:val="00854816"/>
    <w:rsid w:val="00854929"/>
    <w:rsid w:val="008549D3"/>
    <w:rsid w:val="00854D94"/>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3260"/>
    <w:rsid w:val="00863DAF"/>
    <w:rsid w:val="00863F3E"/>
    <w:rsid w:val="008645D8"/>
    <w:rsid w:val="008646CA"/>
    <w:rsid w:val="0086479D"/>
    <w:rsid w:val="00864862"/>
    <w:rsid w:val="008648B1"/>
    <w:rsid w:val="00865331"/>
    <w:rsid w:val="008658AF"/>
    <w:rsid w:val="008658D1"/>
    <w:rsid w:val="00865B15"/>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2E6"/>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9D"/>
    <w:rsid w:val="008A7DEB"/>
    <w:rsid w:val="008B039D"/>
    <w:rsid w:val="008B0928"/>
    <w:rsid w:val="008B0A9E"/>
    <w:rsid w:val="008B0DF3"/>
    <w:rsid w:val="008B0EA2"/>
    <w:rsid w:val="008B1514"/>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31A"/>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5F5"/>
    <w:rsid w:val="008D1AFF"/>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7AE"/>
    <w:rsid w:val="009217D7"/>
    <w:rsid w:val="0092198D"/>
    <w:rsid w:val="009219E4"/>
    <w:rsid w:val="00921C28"/>
    <w:rsid w:val="00921DB2"/>
    <w:rsid w:val="00921F5F"/>
    <w:rsid w:val="009220BB"/>
    <w:rsid w:val="00922294"/>
    <w:rsid w:val="009224FD"/>
    <w:rsid w:val="00922E43"/>
    <w:rsid w:val="00922EDF"/>
    <w:rsid w:val="00922F62"/>
    <w:rsid w:val="00923093"/>
    <w:rsid w:val="0092336F"/>
    <w:rsid w:val="00923D1E"/>
    <w:rsid w:val="00923EFD"/>
    <w:rsid w:val="009240AD"/>
    <w:rsid w:val="00924101"/>
    <w:rsid w:val="00924539"/>
    <w:rsid w:val="009247C2"/>
    <w:rsid w:val="00924E7F"/>
    <w:rsid w:val="00925687"/>
    <w:rsid w:val="009256B6"/>
    <w:rsid w:val="00925872"/>
    <w:rsid w:val="009258A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C56"/>
    <w:rsid w:val="00931DD7"/>
    <w:rsid w:val="00931FEA"/>
    <w:rsid w:val="009325A5"/>
    <w:rsid w:val="00932C55"/>
    <w:rsid w:val="00932D78"/>
    <w:rsid w:val="009331A7"/>
    <w:rsid w:val="0093350F"/>
    <w:rsid w:val="00933860"/>
    <w:rsid w:val="0093392C"/>
    <w:rsid w:val="00933A2F"/>
    <w:rsid w:val="00933F19"/>
    <w:rsid w:val="0093421F"/>
    <w:rsid w:val="00934348"/>
    <w:rsid w:val="0093450F"/>
    <w:rsid w:val="0093481A"/>
    <w:rsid w:val="00934AED"/>
    <w:rsid w:val="00934E3B"/>
    <w:rsid w:val="00935186"/>
    <w:rsid w:val="009351D3"/>
    <w:rsid w:val="009351D8"/>
    <w:rsid w:val="00935EFB"/>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3DA"/>
    <w:rsid w:val="00965565"/>
    <w:rsid w:val="00965B84"/>
    <w:rsid w:val="00965C69"/>
    <w:rsid w:val="00965EB3"/>
    <w:rsid w:val="009664D8"/>
    <w:rsid w:val="00966BFD"/>
    <w:rsid w:val="00967B3E"/>
    <w:rsid w:val="00967BB0"/>
    <w:rsid w:val="00967CC8"/>
    <w:rsid w:val="00970568"/>
    <w:rsid w:val="009709F7"/>
    <w:rsid w:val="00970B9C"/>
    <w:rsid w:val="00971328"/>
    <w:rsid w:val="00971678"/>
    <w:rsid w:val="00971FF6"/>
    <w:rsid w:val="00972A2A"/>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5D"/>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54C"/>
    <w:rsid w:val="009F29DE"/>
    <w:rsid w:val="009F2F0B"/>
    <w:rsid w:val="009F303D"/>
    <w:rsid w:val="009F321E"/>
    <w:rsid w:val="009F33B4"/>
    <w:rsid w:val="009F34A6"/>
    <w:rsid w:val="009F384C"/>
    <w:rsid w:val="009F45E5"/>
    <w:rsid w:val="009F50F9"/>
    <w:rsid w:val="009F51E4"/>
    <w:rsid w:val="009F5F78"/>
    <w:rsid w:val="009F5FDF"/>
    <w:rsid w:val="009F61C1"/>
    <w:rsid w:val="009F6296"/>
    <w:rsid w:val="009F6712"/>
    <w:rsid w:val="009F6986"/>
    <w:rsid w:val="009F6C62"/>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2A74"/>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474"/>
    <w:rsid w:val="00A208B3"/>
    <w:rsid w:val="00A20EC2"/>
    <w:rsid w:val="00A210FE"/>
    <w:rsid w:val="00A21291"/>
    <w:rsid w:val="00A217DB"/>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37CB5"/>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6AD"/>
    <w:rsid w:val="00A469D7"/>
    <w:rsid w:val="00A46A17"/>
    <w:rsid w:val="00A46FEA"/>
    <w:rsid w:val="00A4714D"/>
    <w:rsid w:val="00A4756C"/>
    <w:rsid w:val="00A47786"/>
    <w:rsid w:val="00A47DE9"/>
    <w:rsid w:val="00A5004D"/>
    <w:rsid w:val="00A5026A"/>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863"/>
    <w:rsid w:val="00A679E4"/>
    <w:rsid w:val="00A67E1E"/>
    <w:rsid w:val="00A70005"/>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69F1"/>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5926"/>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0D4D"/>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647"/>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ED6"/>
    <w:rsid w:val="00B01223"/>
    <w:rsid w:val="00B01C69"/>
    <w:rsid w:val="00B01DCA"/>
    <w:rsid w:val="00B02151"/>
    <w:rsid w:val="00B022C1"/>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90"/>
    <w:rsid w:val="00B139FC"/>
    <w:rsid w:val="00B14301"/>
    <w:rsid w:val="00B15048"/>
    <w:rsid w:val="00B15449"/>
    <w:rsid w:val="00B15DD6"/>
    <w:rsid w:val="00B164EC"/>
    <w:rsid w:val="00B166B2"/>
    <w:rsid w:val="00B1671D"/>
    <w:rsid w:val="00B16A7C"/>
    <w:rsid w:val="00B16F46"/>
    <w:rsid w:val="00B170FB"/>
    <w:rsid w:val="00B17515"/>
    <w:rsid w:val="00B17DC3"/>
    <w:rsid w:val="00B17FE3"/>
    <w:rsid w:val="00B20614"/>
    <w:rsid w:val="00B209E7"/>
    <w:rsid w:val="00B20C78"/>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50B"/>
    <w:rsid w:val="00B25C2F"/>
    <w:rsid w:val="00B25C9F"/>
    <w:rsid w:val="00B25EDD"/>
    <w:rsid w:val="00B2628D"/>
    <w:rsid w:val="00B262BF"/>
    <w:rsid w:val="00B2636E"/>
    <w:rsid w:val="00B266C5"/>
    <w:rsid w:val="00B2676D"/>
    <w:rsid w:val="00B267CF"/>
    <w:rsid w:val="00B27037"/>
    <w:rsid w:val="00B27B5A"/>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3B11"/>
    <w:rsid w:val="00B54066"/>
    <w:rsid w:val="00B54133"/>
    <w:rsid w:val="00B5470F"/>
    <w:rsid w:val="00B54797"/>
    <w:rsid w:val="00B54D48"/>
    <w:rsid w:val="00B550FA"/>
    <w:rsid w:val="00B5520F"/>
    <w:rsid w:val="00B556E1"/>
    <w:rsid w:val="00B55837"/>
    <w:rsid w:val="00B55C28"/>
    <w:rsid w:val="00B55CE0"/>
    <w:rsid w:val="00B55CF8"/>
    <w:rsid w:val="00B56574"/>
    <w:rsid w:val="00B56685"/>
    <w:rsid w:val="00B575FF"/>
    <w:rsid w:val="00B57703"/>
    <w:rsid w:val="00B57C61"/>
    <w:rsid w:val="00B57E24"/>
    <w:rsid w:val="00B57ED9"/>
    <w:rsid w:val="00B608D7"/>
    <w:rsid w:val="00B60C36"/>
    <w:rsid w:val="00B61020"/>
    <w:rsid w:val="00B61177"/>
    <w:rsid w:val="00B61335"/>
    <w:rsid w:val="00B61E17"/>
    <w:rsid w:val="00B61EC2"/>
    <w:rsid w:val="00B624E2"/>
    <w:rsid w:val="00B62638"/>
    <w:rsid w:val="00B62D21"/>
    <w:rsid w:val="00B6367D"/>
    <w:rsid w:val="00B63816"/>
    <w:rsid w:val="00B64882"/>
    <w:rsid w:val="00B64A60"/>
    <w:rsid w:val="00B64E1F"/>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117"/>
    <w:rsid w:val="00B82368"/>
    <w:rsid w:val="00B82BE7"/>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A7F"/>
    <w:rsid w:val="00BA4B0D"/>
    <w:rsid w:val="00BA4E73"/>
    <w:rsid w:val="00BA520A"/>
    <w:rsid w:val="00BA523D"/>
    <w:rsid w:val="00BA525B"/>
    <w:rsid w:val="00BA55C0"/>
    <w:rsid w:val="00BA563A"/>
    <w:rsid w:val="00BA5C91"/>
    <w:rsid w:val="00BA5DD0"/>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3BA"/>
    <w:rsid w:val="00BB4AF4"/>
    <w:rsid w:val="00BB4DC9"/>
    <w:rsid w:val="00BB4EDE"/>
    <w:rsid w:val="00BB5CCB"/>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730"/>
    <w:rsid w:val="00BC2935"/>
    <w:rsid w:val="00BC2DF4"/>
    <w:rsid w:val="00BC31F0"/>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9DD"/>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338"/>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29"/>
    <w:rsid w:val="00C06D95"/>
    <w:rsid w:val="00C06FE0"/>
    <w:rsid w:val="00C07185"/>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12"/>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61A"/>
    <w:rsid w:val="00C40D37"/>
    <w:rsid w:val="00C40F18"/>
    <w:rsid w:val="00C41340"/>
    <w:rsid w:val="00C418EB"/>
    <w:rsid w:val="00C41AAF"/>
    <w:rsid w:val="00C41EB2"/>
    <w:rsid w:val="00C42371"/>
    <w:rsid w:val="00C424DE"/>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2A"/>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A41"/>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08D"/>
    <w:rsid w:val="00C86FD0"/>
    <w:rsid w:val="00C87192"/>
    <w:rsid w:val="00C87552"/>
    <w:rsid w:val="00C87945"/>
    <w:rsid w:val="00C87ABE"/>
    <w:rsid w:val="00C87B80"/>
    <w:rsid w:val="00C87BB5"/>
    <w:rsid w:val="00C87C45"/>
    <w:rsid w:val="00C9002D"/>
    <w:rsid w:val="00C90310"/>
    <w:rsid w:val="00C906AE"/>
    <w:rsid w:val="00C906E2"/>
    <w:rsid w:val="00C908C7"/>
    <w:rsid w:val="00C90CF4"/>
    <w:rsid w:val="00C91385"/>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9D5"/>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73A"/>
    <w:rsid w:val="00CD01A4"/>
    <w:rsid w:val="00CD080A"/>
    <w:rsid w:val="00CD0839"/>
    <w:rsid w:val="00CD0E5F"/>
    <w:rsid w:val="00CD173F"/>
    <w:rsid w:val="00CD18B4"/>
    <w:rsid w:val="00CD1B87"/>
    <w:rsid w:val="00CD2359"/>
    <w:rsid w:val="00CD2387"/>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DD4"/>
    <w:rsid w:val="00CE1E2D"/>
    <w:rsid w:val="00CE221A"/>
    <w:rsid w:val="00CE24A5"/>
    <w:rsid w:val="00CE2B22"/>
    <w:rsid w:val="00CE3F0E"/>
    <w:rsid w:val="00CE469F"/>
    <w:rsid w:val="00CE4762"/>
    <w:rsid w:val="00CE47DC"/>
    <w:rsid w:val="00CE49A4"/>
    <w:rsid w:val="00CE58CA"/>
    <w:rsid w:val="00CE6F83"/>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1C7"/>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1925"/>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148"/>
    <w:rsid w:val="00D23936"/>
    <w:rsid w:val="00D24679"/>
    <w:rsid w:val="00D24713"/>
    <w:rsid w:val="00D24840"/>
    <w:rsid w:val="00D24A23"/>
    <w:rsid w:val="00D25175"/>
    <w:rsid w:val="00D259F1"/>
    <w:rsid w:val="00D25A7E"/>
    <w:rsid w:val="00D25B73"/>
    <w:rsid w:val="00D26212"/>
    <w:rsid w:val="00D26D95"/>
    <w:rsid w:val="00D2723B"/>
    <w:rsid w:val="00D276D2"/>
    <w:rsid w:val="00D2771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F0A"/>
    <w:rsid w:val="00D651E4"/>
    <w:rsid w:val="00D652EB"/>
    <w:rsid w:val="00D656D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0446"/>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6E"/>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321"/>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4E9A"/>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D93"/>
    <w:rsid w:val="00D97E31"/>
    <w:rsid w:val="00D97EE1"/>
    <w:rsid w:val="00D97FBC"/>
    <w:rsid w:val="00DA0067"/>
    <w:rsid w:val="00DA01E0"/>
    <w:rsid w:val="00DA02F7"/>
    <w:rsid w:val="00DA0A75"/>
    <w:rsid w:val="00DA0A97"/>
    <w:rsid w:val="00DA12B9"/>
    <w:rsid w:val="00DA18E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7B"/>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3F03"/>
    <w:rsid w:val="00DC4442"/>
    <w:rsid w:val="00DC475B"/>
    <w:rsid w:val="00DC4DA2"/>
    <w:rsid w:val="00DC6607"/>
    <w:rsid w:val="00DC6733"/>
    <w:rsid w:val="00DC68AF"/>
    <w:rsid w:val="00DC6D80"/>
    <w:rsid w:val="00DC6E59"/>
    <w:rsid w:val="00DC71F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47C"/>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0B06"/>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9C0"/>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03F"/>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5C"/>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4973"/>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2A2"/>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D47"/>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2F52"/>
    <w:rsid w:val="00ED3057"/>
    <w:rsid w:val="00ED3307"/>
    <w:rsid w:val="00ED3ECD"/>
    <w:rsid w:val="00ED4472"/>
    <w:rsid w:val="00ED44BF"/>
    <w:rsid w:val="00ED4A13"/>
    <w:rsid w:val="00ED50FA"/>
    <w:rsid w:val="00ED534A"/>
    <w:rsid w:val="00ED57A3"/>
    <w:rsid w:val="00ED5865"/>
    <w:rsid w:val="00ED6228"/>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2F0A"/>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04"/>
    <w:rsid w:val="00F025A2"/>
    <w:rsid w:val="00F025EE"/>
    <w:rsid w:val="00F0261E"/>
    <w:rsid w:val="00F02CD4"/>
    <w:rsid w:val="00F02F04"/>
    <w:rsid w:val="00F02FD4"/>
    <w:rsid w:val="00F0370D"/>
    <w:rsid w:val="00F03BE5"/>
    <w:rsid w:val="00F04476"/>
    <w:rsid w:val="00F04709"/>
    <w:rsid w:val="00F04710"/>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5DF7"/>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87F"/>
    <w:rsid w:val="00F22946"/>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2D01"/>
    <w:rsid w:val="00F430AB"/>
    <w:rsid w:val="00F43316"/>
    <w:rsid w:val="00F433B3"/>
    <w:rsid w:val="00F434EC"/>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7D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925"/>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0C68"/>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5DB"/>
    <w:rsid w:val="00FC5866"/>
    <w:rsid w:val="00FC61CF"/>
    <w:rsid w:val="00FC6EF2"/>
    <w:rsid w:val="00FC7051"/>
    <w:rsid w:val="00FC7057"/>
    <w:rsid w:val="00FC72BF"/>
    <w:rsid w:val="00FC799E"/>
    <w:rsid w:val="00FD0726"/>
    <w:rsid w:val="00FD0A25"/>
    <w:rsid w:val="00FD0A31"/>
    <w:rsid w:val="00FD129C"/>
    <w:rsid w:val="00FD18AE"/>
    <w:rsid w:val="00FD1B63"/>
    <w:rsid w:val="00FD1F5F"/>
    <w:rsid w:val="00FD20DE"/>
    <w:rsid w:val="00FD21EA"/>
    <w:rsid w:val="00FD2375"/>
    <w:rsid w:val="00FD3088"/>
    <w:rsid w:val="00FD3CA5"/>
    <w:rsid w:val="00FD3E7F"/>
    <w:rsid w:val="00FD3F14"/>
    <w:rsid w:val="00FD3F1A"/>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E79"/>
    <w:rsid w:val="00FF1EE8"/>
    <w:rsid w:val="00FF1FEB"/>
    <w:rsid w:val="00FF21AD"/>
    <w:rsid w:val="00FF2241"/>
    <w:rsid w:val="00FF2E59"/>
    <w:rsid w:val="00FF37D2"/>
    <w:rsid w:val="00FF37DB"/>
    <w:rsid w:val="00FF3E08"/>
    <w:rsid w:val="00FF3FB5"/>
    <w:rsid w:val="00FF4107"/>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8F385E"/>
  <w15:chartTrackingRefBased/>
  <w15:docId w15:val="{C9928AB1-C45B-4C08-801A-CCA0002E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semiHidden/>
    <w:unhideWhenUsed/>
    <w:qFormat/>
    <w:rsid w:val="00684A78"/>
    <w:rPr>
      <w:rFonts w:ascii="Cambria" w:eastAsia="黑体" w:hAnsi="Cambria"/>
    </w:rPr>
  </w:style>
  <w:style w:type="character" w:customStyle="1" w:styleId="B2Char">
    <w:name w:val="B2 Char"/>
    <w:link w:val="B2"/>
    <w:qFormat/>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qFormat/>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character" w:customStyle="1" w:styleId="B1Char1">
    <w:name w:val="B1 Char1"/>
    <w:qFormat/>
    <w:rsid w:val="00A67863"/>
    <w:rPr>
      <w:rFonts w:eastAsia="Times New Roman"/>
    </w:rPr>
  </w:style>
  <w:style w:type="character" w:customStyle="1" w:styleId="TALCar">
    <w:name w:val="TAL Car"/>
    <w:qFormat/>
    <w:rsid w:val="005D7BA5"/>
    <w:rPr>
      <w:rFonts w:ascii="Arial" w:eastAsia="Times New Roman" w:hAnsi="Arial"/>
      <w:sz w:val="18"/>
    </w:rPr>
  </w:style>
  <w:style w:type="character" w:customStyle="1" w:styleId="20">
    <w:name w:val="标题 2 字符"/>
    <w:link w:val="2"/>
    <w:rsid w:val="00D23148"/>
    <w:rPr>
      <w:rFonts w:ascii="Arial" w:hAnsi="Arial"/>
      <w:sz w:val="32"/>
      <w:lang w:val="en-GB" w:eastAsia="en-US"/>
    </w:rPr>
  </w:style>
  <w:style w:type="character" w:customStyle="1" w:styleId="NOChar">
    <w:name w:val="NO Char"/>
    <w:rsid w:val="009258A2"/>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9F6C62"/>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29855145">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84259495">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32674147">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3.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4.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FD4EBF-E362-4FCB-A866-F6FEDBDB2C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368ADAD-B7D2-4C12-A4EB-4A186474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4</Pages>
  <Words>1350</Words>
  <Characters>7698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vivo</cp:lastModifiedBy>
  <cp:revision>15</cp:revision>
  <cp:lastPrinted>2016-08-04T12:16:00Z</cp:lastPrinted>
  <dcterms:created xsi:type="dcterms:W3CDTF">2019-08-12T23:45:00Z</dcterms:created>
  <dcterms:modified xsi:type="dcterms:W3CDTF">2019-10-02T03:17:00Z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